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B33" w:rsidRDefault="008C7B33"/>
    <w:tbl>
      <w:tblPr>
        <w:tblW w:w="50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4"/>
        <w:gridCol w:w="905"/>
        <w:gridCol w:w="198"/>
        <w:gridCol w:w="772"/>
        <w:gridCol w:w="908"/>
        <w:gridCol w:w="792"/>
        <w:gridCol w:w="1343"/>
        <w:gridCol w:w="1014"/>
        <w:gridCol w:w="720"/>
        <w:gridCol w:w="1202"/>
        <w:gridCol w:w="1620"/>
        <w:gridCol w:w="2296"/>
        <w:gridCol w:w="1262"/>
        <w:gridCol w:w="939"/>
      </w:tblGrid>
      <w:tr w:rsidR="008C7B33" w:rsidRPr="0021242F" w:rsidTr="0021242F">
        <w:tc>
          <w:tcPr>
            <w:tcW w:w="158" w:type="pct"/>
            <w:vMerge w:val="restart"/>
          </w:tcPr>
          <w:p w:rsidR="008C7B33" w:rsidRPr="0021242F" w:rsidRDefault="008C7B33" w:rsidP="00F14F5D">
            <w:r w:rsidRPr="0021242F">
              <w:rPr>
                <w:rFonts w:hint="eastAsia"/>
              </w:rPr>
              <w:t>病名</w:t>
            </w:r>
          </w:p>
        </w:tc>
        <w:tc>
          <w:tcPr>
            <w:tcW w:w="391" w:type="pct"/>
            <w:gridSpan w:val="2"/>
          </w:tcPr>
          <w:p w:rsidR="008C7B33" w:rsidRPr="0021242F" w:rsidRDefault="008C7B33" w:rsidP="00F14F5D">
            <w:r w:rsidRPr="0021242F">
              <w:rPr>
                <w:rFonts w:hint="eastAsia"/>
              </w:rPr>
              <w:t>病原</w:t>
            </w:r>
          </w:p>
        </w:tc>
        <w:tc>
          <w:tcPr>
            <w:tcW w:w="272" w:type="pct"/>
          </w:tcPr>
          <w:p w:rsidR="008C7B33" w:rsidRPr="0021242F" w:rsidRDefault="008C7B33" w:rsidP="00F14F5D"/>
        </w:tc>
        <w:tc>
          <w:tcPr>
            <w:tcW w:w="598" w:type="pct"/>
            <w:gridSpan w:val="2"/>
          </w:tcPr>
          <w:p w:rsidR="008C7B33" w:rsidRPr="0021242F" w:rsidRDefault="008C7B33" w:rsidP="00F14F5D">
            <w:r w:rsidRPr="0021242F">
              <w:rPr>
                <w:rFonts w:hint="eastAsia"/>
              </w:rPr>
              <w:t>宿主</w:t>
            </w:r>
          </w:p>
        </w:tc>
        <w:tc>
          <w:tcPr>
            <w:tcW w:w="1490" w:type="pct"/>
            <w:gridSpan w:val="4"/>
          </w:tcPr>
          <w:p w:rsidR="008C7B33" w:rsidRPr="0021242F" w:rsidRDefault="008C7B33" w:rsidP="00F14F5D">
            <w:r w:rsidRPr="0021242F">
              <w:rPr>
                <w:rFonts w:hint="eastAsia"/>
              </w:rPr>
              <w:t>流行病学</w:t>
            </w:r>
          </w:p>
        </w:tc>
        <w:tc>
          <w:tcPr>
            <w:tcW w:w="566" w:type="pct"/>
          </w:tcPr>
          <w:p w:rsidR="008C7B33" w:rsidRPr="0021242F" w:rsidRDefault="008C7B33" w:rsidP="00F14F5D">
            <w:r w:rsidRPr="0021242F">
              <w:rPr>
                <w:rFonts w:hint="eastAsia"/>
              </w:rPr>
              <w:t>临床表现</w:t>
            </w:r>
          </w:p>
        </w:tc>
        <w:tc>
          <w:tcPr>
            <w:tcW w:w="753" w:type="pct"/>
          </w:tcPr>
          <w:p w:rsidR="008C7B33" w:rsidRPr="0021242F" w:rsidRDefault="008C7B33" w:rsidP="00F14F5D">
            <w:r w:rsidRPr="0021242F">
              <w:rPr>
                <w:rFonts w:hint="eastAsia"/>
              </w:rPr>
              <w:t>治疗</w:t>
            </w:r>
          </w:p>
        </w:tc>
        <w:tc>
          <w:tcPr>
            <w:tcW w:w="442" w:type="pct"/>
          </w:tcPr>
          <w:p w:rsidR="008C7B33" w:rsidRPr="0021242F" w:rsidRDefault="008C7B33" w:rsidP="00F14F5D">
            <w:r w:rsidRPr="0021242F">
              <w:rPr>
                <w:rFonts w:hint="eastAsia"/>
              </w:rPr>
              <w:t>预防</w:t>
            </w:r>
          </w:p>
        </w:tc>
        <w:tc>
          <w:tcPr>
            <w:tcW w:w="330" w:type="pct"/>
          </w:tcPr>
          <w:p w:rsidR="008C7B33" w:rsidRPr="0021242F" w:rsidRDefault="008C7B33" w:rsidP="00F14F5D"/>
        </w:tc>
      </w:tr>
      <w:tr w:rsidR="008C7B33" w:rsidRPr="0021242F" w:rsidTr="0021242F">
        <w:tc>
          <w:tcPr>
            <w:tcW w:w="158" w:type="pct"/>
            <w:vMerge/>
          </w:tcPr>
          <w:p w:rsidR="008C7B33" w:rsidRPr="0021242F" w:rsidRDefault="008C7B33" w:rsidP="00EF681F"/>
        </w:tc>
        <w:tc>
          <w:tcPr>
            <w:tcW w:w="318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分类</w:t>
            </w:r>
          </w:p>
        </w:tc>
        <w:tc>
          <w:tcPr>
            <w:tcW w:w="345" w:type="pct"/>
            <w:gridSpan w:val="2"/>
          </w:tcPr>
          <w:p w:rsidR="008C7B33" w:rsidRPr="0021242F" w:rsidRDefault="008C7B33" w:rsidP="00EF681F">
            <w:r w:rsidRPr="0021242F">
              <w:rPr>
                <w:rFonts w:hint="eastAsia"/>
              </w:rPr>
              <w:t>生活史</w:t>
            </w:r>
          </w:p>
        </w:tc>
        <w:tc>
          <w:tcPr>
            <w:tcW w:w="319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中间</w:t>
            </w:r>
          </w:p>
        </w:tc>
        <w:tc>
          <w:tcPr>
            <w:tcW w:w="279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终</w:t>
            </w:r>
          </w:p>
        </w:tc>
        <w:tc>
          <w:tcPr>
            <w:tcW w:w="470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发病时间及区域</w:t>
            </w:r>
          </w:p>
        </w:tc>
        <w:tc>
          <w:tcPr>
            <w:tcW w:w="356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传染源</w:t>
            </w:r>
          </w:p>
        </w:tc>
        <w:tc>
          <w:tcPr>
            <w:tcW w:w="254" w:type="pct"/>
          </w:tcPr>
          <w:p w:rsidR="008C7B33" w:rsidRPr="0021242F" w:rsidRDefault="008C7B33" w:rsidP="009A1CD3">
            <w:r w:rsidRPr="0021242F">
              <w:rPr>
                <w:rFonts w:hint="eastAsia"/>
              </w:rPr>
              <w:t>传播途径</w:t>
            </w:r>
          </w:p>
        </w:tc>
        <w:tc>
          <w:tcPr>
            <w:tcW w:w="410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潜伏期</w:t>
            </w:r>
          </w:p>
        </w:tc>
        <w:tc>
          <w:tcPr>
            <w:tcW w:w="566" w:type="pct"/>
          </w:tcPr>
          <w:p w:rsidR="008C7B33" w:rsidRPr="0021242F" w:rsidRDefault="008C7B33" w:rsidP="00EF681F"/>
        </w:tc>
        <w:tc>
          <w:tcPr>
            <w:tcW w:w="753" w:type="pct"/>
          </w:tcPr>
          <w:p w:rsidR="008C7B33" w:rsidRPr="0021242F" w:rsidRDefault="008C7B33" w:rsidP="00EF681F"/>
        </w:tc>
        <w:tc>
          <w:tcPr>
            <w:tcW w:w="442" w:type="pct"/>
          </w:tcPr>
          <w:p w:rsidR="008C7B33" w:rsidRPr="0021242F" w:rsidRDefault="008C7B33" w:rsidP="00EF681F"/>
        </w:tc>
        <w:tc>
          <w:tcPr>
            <w:tcW w:w="330" w:type="pct"/>
          </w:tcPr>
          <w:p w:rsidR="008C7B33" w:rsidRPr="0021242F" w:rsidRDefault="008C7B33" w:rsidP="00EF681F"/>
        </w:tc>
      </w:tr>
      <w:tr w:rsidR="008C7B33" w:rsidRPr="0021242F" w:rsidTr="0021242F">
        <w:tc>
          <w:tcPr>
            <w:tcW w:w="158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疟疾</w:t>
            </w:r>
          </w:p>
        </w:tc>
        <w:tc>
          <w:tcPr>
            <w:tcW w:w="318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间日</w:t>
            </w:r>
            <w:r w:rsidRPr="0021242F">
              <w:t>/</w:t>
            </w:r>
            <w:r w:rsidRPr="0021242F">
              <w:rPr>
                <w:rFonts w:hint="eastAsia"/>
              </w:rPr>
              <w:t>恶性</w:t>
            </w:r>
            <w:r w:rsidRPr="0021242F">
              <w:t>/</w:t>
            </w:r>
            <w:r w:rsidRPr="0021242F">
              <w:rPr>
                <w:rFonts w:hint="eastAsia"/>
              </w:rPr>
              <w:t>三日</w:t>
            </w:r>
            <w:r w:rsidRPr="0021242F">
              <w:t>/</w:t>
            </w:r>
            <w:r w:rsidRPr="0021242F">
              <w:rPr>
                <w:rFonts w:hint="eastAsia"/>
              </w:rPr>
              <w:t>卵形疟原虫</w:t>
            </w:r>
          </w:p>
        </w:tc>
        <w:tc>
          <w:tcPr>
            <w:tcW w:w="345" w:type="pct"/>
            <w:gridSpan w:val="2"/>
          </w:tcPr>
          <w:p w:rsidR="008C7B33" w:rsidRPr="0021242F" w:rsidRDefault="008C7B33" w:rsidP="00EF681F">
            <w:r w:rsidRPr="0021242F">
              <w:rPr>
                <w:rFonts w:hint="eastAsia"/>
              </w:rPr>
              <w:t>红外期</w:t>
            </w:r>
            <w:r w:rsidRPr="0021242F">
              <w:t>/</w:t>
            </w:r>
            <w:r w:rsidRPr="0021242F">
              <w:rPr>
                <w:rFonts w:hint="eastAsia"/>
              </w:rPr>
              <w:t>红内期</w:t>
            </w:r>
            <w:r w:rsidRPr="0021242F">
              <w:t>/</w:t>
            </w:r>
            <w:r w:rsidRPr="0021242F">
              <w:rPr>
                <w:rFonts w:hint="eastAsia"/>
              </w:rPr>
              <w:t>孢子增殖期</w:t>
            </w:r>
          </w:p>
        </w:tc>
        <w:tc>
          <w:tcPr>
            <w:tcW w:w="319" w:type="pct"/>
          </w:tcPr>
          <w:p w:rsidR="008C7B33" w:rsidRPr="0021242F" w:rsidRDefault="008C7B33" w:rsidP="00554B08">
            <w:r w:rsidRPr="0021242F">
              <w:rPr>
                <w:rFonts w:hint="eastAsia"/>
              </w:rPr>
              <w:t>人</w:t>
            </w:r>
          </w:p>
        </w:tc>
        <w:tc>
          <w:tcPr>
            <w:tcW w:w="279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按蚊</w:t>
            </w:r>
          </w:p>
        </w:tc>
        <w:tc>
          <w:tcPr>
            <w:tcW w:w="470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我国以间日</w:t>
            </w:r>
            <w:r w:rsidRPr="0021242F">
              <w:t>/</w:t>
            </w:r>
            <w:r w:rsidRPr="0021242F">
              <w:rPr>
                <w:rFonts w:hint="eastAsia"/>
              </w:rPr>
              <w:t>恶性为主，海南，云南，</w:t>
            </w:r>
            <w:r w:rsidRPr="0021242F">
              <w:t>7-11</w:t>
            </w:r>
            <w:r w:rsidRPr="0021242F">
              <w:rPr>
                <w:rFonts w:hint="eastAsia"/>
              </w:rPr>
              <w:t>月</w:t>
            </w:r>
          </w:p>
        </w:tc>
        <w:tc>
          <w:tcPr>
            <w:tcW w:w="356" w:type="pct"/>
          </w:tcPr>
          <w:p w:rsidR="008C7B33" w:rsidRPr="0021242F" w:rsidRDefault="008C7B33" w:rsidP="001921B4">
            <w:r w:rsidRPr="0021242F">
              <w:rPr>
                <w:rFonts w:hint="eastAsia"/>
              </w:rPr>
              <w:t>现症患者</w:t>
            </w:r>
            <w:r w:rsidRPr="0021242F">
              <w:t>/</w:t>
            </w:r>
            <w:r w:rsidRPr="0021242F">
              <w:rPr>
                <w:rFonts w:hint="eastAsia"/>
              </w:rPr>
              <w:t>带虫者</w:t>
            </w:r>
          </w:p>
        </w:tc>
        <w:tc>
          <w:tcPr>
            <w:tcW w:w="254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按蚊叮咬</w:t>
            </w:r>
          </w:p>
        </w:tc>
        <w:tc>
          <w:tcPr>
            <w:tcW w:w="410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间日</w:t>
            </w:r>
            <w:r w:rsidRPr="0021242F">
              <w:t>11-25d</w:t>
            </w:r>
            <w:r w:rsidRPr="0021242F">
              <w:rPr>
                <w:rFonts w:hint="eastAsia"/>
              </w:rPr>
              <w:t>或</w:t>
            </w:r>
            <w:r w:rsidRPr="0021242F">
              <w:t>6-12m/</w:t>
            </w:r>
            <w:r w:rsidRPr="0021242F">
              <w:rPr>
                <w:rFonts w:hint="eastAsia"/>
              </w:rPr>
              <w:t>恶性</w:t>
            </w:r>
            <w:r w:rsidRPr="0021242F">
              <w:t>7-11d/</w:t>
            </w:r>
            <w:r w:rsidRPr="0021242F">
              <w:rPr>
                <w:rFonts w:hint="eastAsia"/>
              </w:rPr>
              <w:t>三日</w:t>
            </w:r>
            <w:r w:rsidRPr="0021242F">
              <w:t>18-35d</w:t>
            </w:r>
          </w:p>
        </w:tc>
        <w:tc>
          <w:tcPr>
            <w:tcW w:w="566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间歇性周期性发冷、发热、出汗，多次发作后脾肿大、贫血、重症出现昏迷</w:t>
            </w:r>
          </w:p>
        </w:tc>
        <w:tc>
          <w:tcPr>
            <w:tcW w:w="753" w:type="pct"/>
          </w:tcPr>
          <w:p w:rsidR="008C7B33" w:rsidRPr="0021242F" w:rsidRDefault="008C7B33" w:rsidP="00554B08">
            <w:r w:rsidRPr="0021242F">
              <w:rPr>
                <w:rFonts w:hint="eastAsia"/>
              </w:rPr>
              <w:t>伯氨喹</w:t>
            </w:r>
            <w:r w:rsidRPr="0021242F">
              <w:t>(</w:t>
            </w:r>
            <w:r w:rsidRPr="0021242F">
              <w:rPr>
                <w:rFonts w:hint="eastAsia"/>
              </w:rPr>
              <w:t>红外裂殖子休眠子</w:t>
            </w:r>
            <w:r w:rsidRPr="0021242F">
              <w:t>)</w:t>
            </w:r>
            <w:r w:rsidRPr="0021242F">
              <w:rPr>
                <w:rFonts w:hint="eastAsia"/>
              </w:rPr>
              <w:t>乙胺嘧啶</w:t>
            </w:r>
            <w:r w:rsidRPr="0021242F">
              <w:t>(</w:t>
            </w:r>
            <w:r w:rsidRPr="0021242F">
              <w:rPr>
                <w:rFonts w:hint="eastAsia"/>
              </w:rPr>
              <w:t>红外</w:t>
            </w:r>
            <w:r w:rsidRPr="0021242F">
              <w:t>)</w:t>
            </w:r>
          </w:p>
        </w:tc>
        <w:tc>
          <w:tcPr>
            <w:tcW w:w="442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乙胺嘧啶</w:t>
            </w:r>
            <w:r w:rsidRPr="0021242F">
              <w:t>50mg</w:t>
            </w:r>
            <w:r w:rsidRPr="0021242F">
              <w:rPr>
                <w:rFonts w:hint="eastAsia"/>
              </w:rPr>
              <w:t>加伯氨喹</w:t>
            </w:r>
            <w:r w:rsidRPr="0021242F">
              <w:t>22.5mg</w:t>
            </w:r>
            <w:r w:rsidRPr="0021242F">
              <w:rPr>
                <w:rFonts w:hint="eastAsia"/>
              </w:rPr>
              <w:t>顿服</w:t>
            </w:r>
          </w:p>
        </w:tc>
        <w:tc>
          <w:tcPr>
            <w:tcW w:w="330" w:type="pct"/>
          </w:tcPr>
          <w:p w:rsidR="008C7B33" w:rsidRPr="0021242F" w:rsidRDefault="008C7B33" w:rsidP="00EF681F"/>
        </w:tc>
      </w:tr>
      <w:tr w:rsidR="008C7B33" w:rsidRPr="0021242F" w:rsidTr="0021242F">
        <w:tc>
          <w:tcPr>
            <w:tcW w:w="158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血吸虫病</w:t>
            </w:r>
          </w:p>
        </w:tc>
        <w:tc>
          <w:tcPr>
            <w:tcW w:w="318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日本</w:t>
            </w:r>
            <w:r w:rsidRPr="0021242F">
              <w:t>/</w:t>
            </w:r>
            <w:r w:rsidRPr="0021242F">
              <w:rPr>
                <w:rFonts w:hint="eastAsia"/>
              </w:rPr>
              <w:t>曼氏</w:t>
            </w:r>
            <w:r w:rsidRPr="0021242F">
              <w:t>/</w:t>
            </w:r>
            <w:r w:rsidRPr="0021242F">
              <w:rPr>
                <w:rFonts w:hint="eastAsia"/>
              </w:rPr>
              <w:t>埃及</w:t>
            </w:r>
            <w:r w:rsidRPr="0021242F">
              <w:t>/</w:t>
            </w:r>
            <w:r w:rsidRPr="0021242F">
              <w:rPr>
                <w:rFonts w:hint="eastAsia"/>
              </w:rPr>
              <w:t>间插</w:t>
            </w:r>
            <w:r w:rsidRPr="0021242F">
              <w:t>/</w:t>
            </w:r>
            <w:r w:rsidRPr="0021242F">
              <w:rPr>
                <w:rFonts w:hint="eastAsia"/>
              </w:rPr>
              <w:t>湄公</w:t>
            </w:r>
          </w:p>
        </w:tc>
        <w:tc>
          <w:tcPr>
            <w:tcW w:w="345" w:type="pct"/>
            <w:gridSpan w:val="2"/>
          </w:tcPr>
          <w:p w:rsidR="008C7B33" w:rsidRPr="0021242F" w:rsidRDefault="008C7B33" w:rsidP="00EF681F">
            <w:r w:rsidRPr="0021242F">
              <w:rPr>
                <w:rFonts w:hint="eastAsia"/>
              </w:rPr>
              <w:t>成虫</w:t>
            </w:r>
            <w:r w:rsidRPr="0021242F">
              <w:t>/</w:t>
            </w:r>
            <w:r w:rsidRPr="0021242F">
              <w:rPr>
                <w:rFonts w:hint="eastAsia"/>
              </w:rPr>
              <w:t>虫卵</w:t>
            </w:r>
            <w:r w:rsidRPr="0021242F">
              <w:t>/</w:t>
            </w:r>
            <w:r w:rsidRPr="0021242F">
              <w:rPr>
                <w:rFonts w:hint="eastAsia"/>
              </w:rPr>
              <w:t>毛蚴</w:t>
            </w:r>
            <w:r w:rsidRPr="0021242F">
              <w:t>/</w:t>
            </w:r>
            <w:r w:rsidRPr="0021242F">
              <w:rPr>
                <w:rFonts w:hint="eastAsia"/>
              </w:rPr>
              <w:t>母胞蚴</w:t>
            </w:r>
            <w:r w:rsidRPr="0021242F">
              <w:t>/</w:t>
            </w:r>
            <w:r w:rsidRPr="0021242F">
              <w:rPr>
                <w:rFonts w:hint="eastAsia"/>
              </w:rPr>
              <w:t>子胞蚴</w:t>
            </w:r>
            <w:r w:rsidRPr="0021242F">
              <w:t>/</w:t>
            </w:r>
            <w:r w:rsidRPr="0021242F">
              <w:rPr>
                <w:rFonts w:hint="eastAsia"/>
              </w:rPr>
              <w:t>尾蚴</w:t>
            </w:r>
            <w:r w:rsidRPr="0021242F">
              <w:t>/</w:t>
            </w:r>
            <w:r w:rsidRPr="0021242F">
              <w:rPr>
                <w:rFonts w:hint="eastAsia"/>
              </w:rPr>
              <w:t>童虫</w:t>
            </w:r>
          </w:p>
        </w:tc>
        <w:tc>
          <w:tcPr>
            <w:tcW w:w="319" w:type="pct"/>
          </w:tcPr>
          <w:p w:rsidR="008C7B33" w:rsidRPr="0021242F" w:rsidRDefault="008C7B33" w:rsidP="00554B08">
            <w:r w:rsidRPr="0021242F">
              <w:rPr>
                <w:rFonts w:hint="eastAsia"/>
              </w:rPr>
              <w:t>钉螺</w:t>
            </w:r>
          </w:p>
        </w:tc>
        <w:tc>
          <w:tcPr>
            <w:tcW w:w="279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人或其他哺乳动物</w:t>
            </w:r>
          </w:p>
        </w:tc>
        <w:tc>
          <w:tcPr>
            <w:tcW w:w="470" w:type="pct"/>
          </w:tcPr>
          <w:p w:rsidR="008C7B33" w:rsidRPr="0021242F" w:rsidRDefault="008C7B33" w:rsidP="00554B08">
            <w:r w:rsidRPr="0021242F">
              <w:rPr>
                <w:rFonts w:hint="eastAsia"/>
              </w:rPr>
              <w:t>长江流域以内</w:t>
            </w:r>
            <w:r w:rsidRPr="0021242F">
              <w:t>(</w:t>
            </w:r>
            <w:r w:rsidRPr="0021242F">
              <w:rPr>
                <w:rFonts w:hint="eastAsia"/>
              </w:rPr>
              <w:t>贵除外</w:t>
            </w:r>
            <w:r w:rsidRPr="0021242F">
              <w:t>)12</w:t>
            </w:r>
            <w:r w:rsidRPr="0021242F">
              <w:rPr>
                <w:rFonts w:hint="eastAsia"/>
              </w:rPr>
              <w:t>个省，</w:t>
            </w:r>
            <w:r w:rsidRPr="0021242F">
              <w:t>5-9m</w:t>
            </w:r>
          </w:p>
        </w:tc>
        <w:tc>
          <w:tcPr>
            <w:tcW w:w="356" w:type="pct"/>
          </w:tcPr>
          <w:p w:rsidR="008C7B33" w:rsidRPr="0021242F" w:rsidRDefault="008C7B33" w:rsidP="001921B4">
            <w:r w:rsidRPr="0021242F">
              <w:rPr>
                <w:rFonts w:hint="eastAsia"/>
              </w:rPr>
              <w:t>患者</w:t>
            </w:r>
            <w:r w:rsidRPr="0021242F">
              <w:t>/</w:t>
            </w:r>
            <w:r w:rsidRPr="0021242F">
              <w:rPr>
                <w:rFonts w:hint="eastAsia"/>
              </w:rPr>
              <w:t>病牛</w:t>
            </w:r>
          </w:p>
        </w:tc>
        <w:tc>
          <w:tcPr>
            <w:tcW w:w="254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钉螺</w:t>
            </w:r>
            <w:r w:rsidRPr="0021242F">
              <w:t>/</w:t>
            </w:r>
            <w:r w:rsidRPr="0021242F">
              <w:rPr>
                <w:rFonts w:hint="eastAsia"/>
              </w:rPr>
              <w:t>接触疫水</w:t>
            </w:r>
          </w:p>
        </w:tc>
        <w:tc>
          <w:tcPr>
            <w:tcW w:w="410" w:type="pct"/>
          </w:tcPr>
          <w:p w:rsidR="008C7B33" w:rsidRPr="0021242F" w:rsidRDefault="008C7B33" w:rsidP="00EF681F">
            <w:r w:rsidRPr="0021242F">
              <w:t>30-60d(</w:t>
            </w:r>
            <w:r w:rsidRPr="0021242F">
              <w:rPr>
                <w:rFonts w:hint="eastAsia"/>
              </w:rPr>
              <w:t>平均</w:t>
            </w:r>
            <w:r w:rsidRPr="0021242F">
              <w:t>40d)</w:t>
            </w:r>
          </w:p>
        </w:tc>
        <w:tc>
          <w:tcPr>
            <w:tcW w:w="566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发热</w:t>
            </w:r>
            <w:r w:rsidRPr="0021242F">
              <w:t>(</w:t>
            </w:r>
            <w:r w:rsidRPr="0021242F">
              <w:rPr>
                <w:rFonts w:hint="eastAsia"/>
              </w:rPr>
              <w:t>间歇热</w:t>
            </w:r>
            <w:r w:rsidRPr="0021242F">
              <w:t>/</w:t>
            </w:r>
            <w:r w:rsidRPr="0021242F">
              <w:rPr>
                <w:rFonts w:hint="eastAsia"/>
              </w:rPr>
              <w:t>弛张热</w:t>
            </w:r>
            <w:r w:rsidRPr="0021242F">
              <w:t>)</w:t>
            </w:r>
            <w:r w:rsidRPr="0021242F">
              <w:rPr>
                <w:rFonts w:hint="eastAsia"/>
              </w:rPr>
              <w:t>、变态反应、胃肠道症状、呼吸系统症状、肝脾大</w:t>
            </w:r>
          </w:p>
        </w:tc>
        <w:tc>
          <w:tcPr>
            <w:tcW w:w="753" w:type="pct"/>
          </w:tcPr>
          <w:p w:rsidR="008C7B33" w:rsidRPr="0021242F" w:rsidRDefault="008C7B33" w:rsidP="008C47C2">
            <w:r w:rsidRPr="0021242F">
              <w:rPr>
                <w:rFonts w:hint="eastAsia"/>
              </w:rPr>
              <w:t>接触疫水</w:t>
            </w:r>
            <w:r w:rsidRPr="0021242F">
              <w:t>7d</w:t>
            </w:r>
            <w:r w:rsidRPr="0021242F">
              <w:rPr>
                <w:rFonts w:hint="eastAsia"/>
              </w:rPr>
              <w:t>青蒿琥酯</w:t>
            </w:r>
            <w:r w:rsidRPr="0021242F">
              <w:t>/15d</w:t>
            </w:r>
            <w:r w:rsidRPr="0021242F">
              <w:rPr>
                <w:rFonts w:hint="eastAsia"/>
              </w:rPr>
              <w:t>蒿甲醚；急性：吡喹酮</w:t>
            </w:r>
            <w:r w:rsidRPr="0021242F">
              <w:t>120mg/kg(</w:t>
            </w:r>
            <w:r w:rsidRPr="0021242F">
              <w:rPr>
                <w:rFonts w:hint="eastAsia"/>
              </w:rPr>
              <w:t>儿</w:t>
            </w:r>
            <w:r w:rsidRPr="0021242F">
              <w:t>140)</w:t>
            </w:r>
            <w:r w:rsidRPr="0021242F">
              <w:rPr>
                <w:rFonts w:hint="eastAsia"/>
              </w:rPr>
              <w:t>，</w:t>
            </w:r>
            <w:r w:rsidRPr="0021242F">
              <w:t>6d</w:t>
            </w:r>
            <w:r w:rsidRPr="0021242F">
              <w:rPr>
                <w:rFonts w:hint="eastAsia"/>
              </w:rPr>
              <w:t>；慢性：吡喹酮</w:t>
            </w:r>
            <w:r w:rsidRPr="0021242F">
              <w:t>40-60</w:t>
            </w:r>
            <w:r w:rsidRPr="0021242F">
              <w:rPr>
                <w:rFonts w:hint="eastAsia"/>
              </w:rPr>
              <w:t>，</w:t>
            </w:r>
            <w:r w:rsidRPr="0021242F">
              <w:t>2</w:t>
            </w:r>
            <w:r w:rsidRPr="0021242F">
              <w:rPr>
                <w:rFonts w:hint="eastAsia"/>
              </w:rPr>
              <w:t>天，</w:t>
            </w:r>
            <w:r w:rsidRPr="0021242F">
              <w:t>bid</w:t>
            </w:r>
            <w:r w:rsidRPr="0021242F">
              <w:rPr>
                <w:rFonts w:hint="eastAsia"/>
              </w:rPr>
              <w:t>；晚期：</w:t>
            </w:r>
            <w:r w:rsidRPr="0021242F">
              <w:t>60</w:t>
            </w:r>
            <w:r w:rsidRPr="0021242F">
              <w:rPr>
                <w:rFonts w:hint="eastAsia"/>
              </w:rPr>
              <w:t>，</w:t>
            </w:r>
            <w:r w:rsidRPr="0021242F">
              <w:t>1-2d</w:t>
            </w:r>
            <w:r w:rsidRPr="0021242F">
              <w:rPr>
                <w:rFonts w:hint="eastAsia"/>
              </w:rPr>
              <w:t>内分</w:t>
            </w:r>
            <w:r w:rsidRPr="0021242F">
              <w:t>3-6</w:t>
            </w:r>
            <w:r w:rsidRPr="0021242F">
              <w:rPr>
                <w:rFonts w:hint="eastAsia"/>
              </w:rPr>
              <w:t>次口服</w:t>
            </w:r>
          </w:p>
        </w:tc>
        <w:tc>
          <w:tcPr>
            <w:tcW w:w="442" w:type="pct"/>
          </w:tcPr>
          <w:p w:rsidR="008C7B33" w:rsidRPr="0021242F" w:rsidRDefault="008C7B33" w:rsidP="00EF681F">
            <w:r w:rsidRPr="0021242F">
              <w:t>50%</w:t>
            </w:r>
            <w:r w:rsidRPr="0021242F">
              <w:rPr>
                <w:rFonts w:hint="eastAsia"/>
              </w:rPr>
              <w:t>氯硝柳胺灭螺</w:t>
            </w:r>
            <w:r w:rsidRPr="0021242F">
              <w:t>/</w:t>
            </w:r>
            <w:r w:rsidRPr="0021242F">
              <w:rPr>
                <w:rFonts w:hint="eastAsia"/>
              </w:rPr>
              <w:t>吡喹酮</w:t>
            </w:r>
            <w:r w:rsidRPr="0021242F">
              <w:t>40</w:t>
            </w:r>
            <w:r w:rsidRPr="0021242F">
              <w:rPr>
                <w:rFonts w:hint="eastAsia"/>
              </w:rPr>
              <w:t>顿服或</w:t>
            </w:r>
            <w:r w:rsidRPr="0021242F">
              <w:t>bid</w:t>
            </w:r>
          </w:p>
        </w:tc>
        <w:tc>
          <w:tcPr>
            <w:tcW w:w="330" w:type="pct"/>
          </w:tcPr>
          <w:p w:rsidR="008C7B33" w:rsidRPr="0021242F" w:rsidRDefault="008C7B33" w:rsidP="00EF681F"/>
        </w:tc>
      </w:tr>
      <w:tr w:rsidR="008C7B33" w:rsidRPr="0021242F" w:rsidTr="0021242F">
        <w:tc>
          <w:tcPr>
            <w:tcW w:w="158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丝虫病</w:t>
            </w:r>
          </w:p>
        </w:tc>
        <w:tc>
          <w:tcPr>
            <w:tcW w:w="318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班氏</w:t>
            </w:r>
            <w:r w:rsidRPr="0021242F">
              <w:t>/</w:t>
            </w:r>
            <w:r w:rsidRPr="0021242F">
              <w:rPr>
                <w:rFonts w:hint="eastAsia"/>
              </w:rPr>
              <w:t>马来</w:t>
            </w:r>
          </w:p>
        </w:tc>
        <w:tc>
          <w:tcPr>
            <w:tcW w:w="345" w:type="pct"/>
            <w:gridSpan w:val="2"/>
          </w:tcPr>
          <w:p w:rsidR="008C7B33" w:rsidRPr="0021242F" w:rsidRDefault="008C7B33" w:rsidP="00EF681F"/>
        </w:tc>
        <w:tc>
          <w:tcPr>
            <w:tcW w:w="319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蚊</w:t>
            </w:r>
            <w:r w:rsidRPr="0021242F">
              <w:t>(</w:t>
            </w:r>
            <w:r w:rsidRPr="0021242F">
              <w:rPr>
                <w:rFonts w:hint="eastAsia"/>
              </w:rPr>
              <w:t>班氏</w:t>
            </w:r>
            <w:r w:rsidRPr="0021242F">
              <w:t>:</w:t>
            </w:r>
            <w:r w:rsidRPr="0021242F">
              <w:rPr>
                <w:rFonts w:hint="eastAsia"/>
              </w:rPr>
              <w:t>淡色库蚊</w:t>
            </w:r>
            <w:r w:rsidRPr="0021242F">
              <w:t>/</w:t>
            </w:r>
            <w:r w:rsidRPr="0021242F">
              <w:rPr>
                <w:rFonts w:hint="eastAsia"/>
              </w:rPr>
              <w:t>致倦库蚊</w:t>
            </w:r>
            <w:r w:rsidRPr="0021242F">
              <w:t>;</w:t>
            </w:r>
            <w:r w:rsidRPr="0021242F">
              <w:rPr>
                <w:rFonts w:hint="eastAsia"/>
              </w:rPr>
              <w:t>马来</w:t>
            </w:r>
            <w:r w:rsidRPr="0021242F">
              <w:t>:</w:t>
            </w:r>
            <w:r w:rsidRPr="0021242F">
              <w:rPr>
                <w:rFonts w:hint="eastAsia"/>
              </w:rPr>
              <w:t>中华按蚊</w:t>
            </w:r>
            <w:r w:rsidRPr="0021242F">
              <w:t>/</w:t>
            </w:r>
            <w:r w:rsidRPr="0021242F">
              <w:rPr>
                <w:rFonts w:hint="eastAsia"/>
              </w:rPr>
              <w:t>嗜人按蚊</w:t>
            </w:r>
            <w:r w:rsidRPr="0021242F">
              <w:t>)</w:t>
            </w:r>
          </w:p>
        </w:tc>
        <w:tc>
          <w:tcPr>
            <w:tcW w:w="279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人</w:t>
            </w:r>
          </w:p>
        </w:tc>
        <w:tc>
          <w:tcPr>
            <w:tcW w:w="470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我国中部和南部</w:t>
            </w:r>
            <w:r w:rsidRPr="0021242F">
              <w:t>(</w:t>
            </w:r>
            <w:r w:rsidRPr="0021242F">
              <w:rPr>
                <w:rFonts w:hint="eastAsia"/>
              </w:rPr>
              <w:t>台</w:t>
            </w:r>
            <w:r w:rsidRPr="0021242F">
              <w:t>)</w:t>
            </w:r>
          </w:p>
        </w:tc>
        <w:tc>
          <w:tcPr>
            <w:tcW w:w="356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微丝蚴血症者</w:t>
            </w:r>
          </w:p>
        </w:tc>
        <w:tc>
          <w:tcPr>
            <w:tcW w:w="254" w:type="pct"/>
          </w:tcPr>
          <w:p w:rsidR="008C7B33" w:rsidRPr="0021242F" w:rsidRDefault="008C7B33" w:rsidP="004357CE">
            <w:r w:rsidRPr="0021242F">
              <w:rPr>
                <w:rFonts w:hint="eastAsia"/>
              </w:rPr>
              <w:t>库蚊</w:t>
            </w:r>
            <w:r w:rsidRPr="0021242F">
              <w:t>/</w:t>
            </w:r>
            <w:r w:rsidRPr="0021242F">
              <w:rPr>
                <w:rFonts w:hint="eastAsia"/>
              </w:rPr>
              <w:t>按蚊叮咬</w:t>
            </w:r>
          </w:p>
        </w:tc>
        <w:tc>
          <w:tcPr>
            <w:tcW w:w="410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班氏</w:t>
            </w:r>
            <w:r w:rsidRPr="0021242F">
              <w:t>5-6m/</w:t>
            </w:r>
            <w:r w:rsidRPr="0021242F">
              <w:rPr>
                <w:rFonts w:hint="eastAsia"/>
              </w:rPr>
              <w:t>马来</w:t>
            </w:r>
            <w:r w:rsidRPr="0021242F">
              <w:t>2.5-3m</w:t>
            </w:r>
          </w:p>
        </w:tc>
        <w:tc>
          <w:tcPr>
            <w:tcW w:w="566" w:type="pct"/>
          </w:tcPr>
          <w:p w:rsidR="008C7B33" w:rsidRPr="0021242F" w:rsidRDefault="008C7B33" w:rsidP="008E4FEF">
            <w:r w:rsidRPr="0021242F">
              <w:rPr>
                <w:rFonts w:hint="eastAsia"/>
              </w:rPr>
              <w:t>急性</w:t>
            </w:r>
            <w:r w:rsidRPr="0021242F">
              <w:t>:</w:t>
            </w:r>
            <w:r w:rsidRPr="0021242F">
              <w:rPr>
                <w:rFonts w:hint="eastAsia"/>
              </w:rPr>
              <w:t>淋巴系统急性炎症</w:t>
            </w:r>
            <w:r w:rsidRPr="0021242F">
              <w:t>;</w:t>
            </w:r>
            <w:r w:rsidRPr="0021242F">
              <w:rPr>
                <w:rFonts w:hint="eastAsia"/>
              </w:rPr>
              <w:t>慢性</w:t>
            </w:r>
            <w:r w:rsidRPr="0021242F">
              <w:t>:</w:t>
            </w:r>
            <w:r w:rsidRPr="0021242F">
              <w:rPr>
                <w:rFonts w:hint="eastAsia"/>
              </w:rPr>
              <w:t>淋巴水肿</w:t>
            </w:r>
            <w:r w:rsidRPr="0021242F">
              <w:t>/</w:t>
            </w:r>
            <w:r w:rsidRPr="0021242F">
              <w:rPr>
                <w:rFonts w:hint="eastAsia"/>
              </w:rPr>
              <w:t>象皮肿</w:t>
            </w:r>
            <w:r w:rsidRPr="0021242F">
              <w:t>/</w:t>
            </w:r>
            <w:r w:rsidRPr="0021242F">
              <w:rPr>
                <w:rFonts w:hint="eastAsia"/>
              </w:rPr>
              <w:t>鞘膜积液</w:t>
            </w:r>
            <w:r w:rsidRPr="0021242F">
              <w:t>/</w:t>
            </w:r>
            <w:r w:rsidRPr="0021242F">
              <w:rPr>
                <w:rFonts w:hint="eastAsia"/>
              </w:rPr>
              <w:t>乳糜尿</w:t>
            </w:r>
          </w:p>
        </w:tc>
        <w:tc>
          <w:tcPr>
            <w:tcW w:w="753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乙胺嗪</w:t>
            </w:r>
            <w:r w:rsidRPr="0021242F">
              <w:t>(</w:t>
            </w:r>
            <w:r w:rsidRPr="0021242F">
              <w:rPr>
                <w:rFonts w:hint="eastAsia"/>
              </w:rPr>
              <w:t>海群生</w:t>
            </w:r>
            <w:r w:rsidRPr="0021242F">
              <w:t>)</w:t>
            </w:r>
            <w:r w:rsidRPr="0021242F">
              <w:rPr>
                <w:rFonts w:hint="eastAsia"/>
              </w:rPr>
              <w:t>：班氏</w:t>
            </w:r>
            <w:r w:rsidRPr="0021242F">
              <w:t>4.2g,7d;</w:t>
            </w:r>
            <w:r w:rsidRPr="0021242F">
              <w:rPr>
                <w:rFonts w:hint="eastAsia"/>
              </w:rPr>
              <w:t>马来</w:t>
            </w:r>
            <w:r w:rsidRPr="0021242F">
              <w:t>5g,4d</w:t>
            </w:r>
            <w:r w:rsidRPr="0021242F">
              <w:rPr>
                <w:rFonts w:hint="eastAsia"/>
              </w:rPr>
              <w:t>或</w:t>
            </w:r>
            <w:r w:rsidRPr="0021242F">
              <w:t>2d</w:t>
            </w:r>
          </w:p>
        </w:tc>
        <w:tc>
          <w:tcPr>
            <w:tcW w:w="442" w:type="pct"/>
          </w:tcPr>
          <w:p w:rsidR="008C7B33" w:rsidRPr="0021242F" w:rsidRDefault="008C7B33" w:rsidP="008E4FEF">
            <w:r w:rsidRPr="0021242F">
              <w:t>0.3%</w:t>
            </w:r>
            <w:r w:rsidRPr="0021242F">
              <w:rPr>
                <w:rFonts w:hint="eastAsia"/>
              </w:rPr>
              <w:t>乙胺嗪盐</w:t>
            </w:r>
            <w:r w:rsidRPr="0021242F">
              <w:t>6m(</w:t>
            </w:r>
            <w:r w:rsidRPr="0021242F">
              <w:rPr>
                <w:rFonts w:hint="eastAsia"/>
              </w:rPr>
              <w:t>班氏</w:t>
            </w:r>
            <w:r w:rsidRPr="0021242F">
              <w:t>)/4-6m(</w:t>
            </w:r>
            <w:r w:rsidRPr="0021242F">
              <w:rPr>
                <w:rFonts w:hint="eastAsia"/>
              </w:rPr>
              <w:t>马来</w:t>
            </w:r>
            <w:r w:rsidRPr="0021242F">
              <w:t>)</w:t>
            </w:r>
          </w:p>
        </w:tc>
        <w:tc>
          <w:tcPr>
            <w:tcW w:w="330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夜间采血查微丝蚴</w:t>
            </w:r>
          </w:p>
        </w:tc>
      </w:tr>
      <w:tr w:rsidR="008C7B33" w:rsidRPr="0021242F" w:rsidTr="0021242F">
        <w:tc>
          <w:tcPr>
            <w:tcW w:w="158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黑热病</w:t>
            </w:r>
          </w:p>
        </w:tc>
        <w:tc>
          <w:tcPr>
            <w:tcW w:w="318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内脏</w:t>
            </w:r>
            <w:r w:rsidRPr="0021242F">
              <w:t>/</w:t>
            </w:r>
            <w:r w:rsidRPr="0021242F">
              <w:rPr>
                <w:rFonts w:hint="eastAsia"/>
              </w:rPr>
              <w:t>皮肤</w:t>
            </w:r>
            <w:r w:rsidRPr="0021242F">
              <w:t>/</w:t>
            </w:r>
            <w:r w:rsidRPr="0021242F">
              <w:rPr>
                <w:rFonts w:hint="eastAsia"/>
              </w:rPr>
              <w:t>黏膜杜氏利什曼原虫</w:t>
            </w:r>
          </w:p>
        </w:tc>
        <w:tc>
          <w:tcPr>
            <w:tcW w:w="345" w:type="pct"/>
            <w:gridSpan w:val="2"/>
          </w:tcPr>
          <w:p w:rsidR="008C7B33" w:rsidRPr="0021242F" w:rsidRDefault="008C7B33" w:rsidP="00EF681F"/>
        </w:tc>
        <w:tc>
          <w:tcPr>
            <w:tcW w:w="319" w:type="pct"/>
          </w:tcPr>
          <w:p w:rsidR="008C7B33" w:rsidRPr="0021242F" w:rsidRDefault="008C7B33" w:rsidP="00EF681F"/>
        </w:tc>
        <w:tc>
          <w:tcPr>
            <w:tcW w:w="279" w:type="pct"/>
          </w:tcPr>
          <w:p w:rsidR="008C7B33" w:rsidRPr="0021242F" w:rsidRDefault="008C7B33" w:rsidP="00EF681F"/>
        </w:tc>
        <w:tc>
          <w:tcPr>
            <w:tcW w:w="470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长江以北</w:t>
            </w:r>
            <w:r w:rsidRPr="0021242F">
              <w:t>16</w:t>
            </w:r>
            <w:r w:rsidRPr="0021242F">
              <w:rPr>
                <w:rFonts w:hint="eastAsia"/>
              </w:rPr>
              <w:t>个省</w:t>
            </w:r>
            <w:r w:rsidRPr="0021242F">
              <w:t>(</w:t>
            </w:r>
            <w:r w:rsidRPr="0021242F">
              <w:rPr>
                <w:rFonts w:hint="eastAsia"/>
              </w:rPr>
              <w:t>新</w:t>
            </w:r>
            <w:r w:rsidRPr="0021242F">
              <w:t>/</w:t>
            </w:r>
            <w:r w:rsidRPr="0021242F">
              <w:rPr>
                <w:rFonts w:hint="eastAsia"/>
              </w:rPr>
              <w:t>甘</w:t>
            </w:r>
            <w:r w:rsidRPr="0021242F">
              <w:t>/</w:t>
            </w:r>
            <w:r w:rsidRPr="0021242F">
              <w:rPr>
                <w:rFonts w:hint="eastAsia"/>
              </w:rPr>
              <w:t>川</w:t>
            </w:r>
            <w:r w:rsidRPr="0021242F">
              <w:t>/</w:t>
            </w:r>
            <w:r w:rsidRPr="0021242F">
              <w:rPr>
                <w:rFonts w:hint="eastAsia"/>
              </w:rPr>
              <w:t>蒙</w:t>
            </w:r>
            <w:r w:rsidRPr="0021242F">
              <w:t>/</w:t>
            </w:r>
            <w:r w:rsidRPr="0021242F">
              <w:rPr>
                <w:rFonts w:hint="eastAsia"/>
              </w:rPr>
              <w:t>陕</w:t>
            </w:r>
            <w:r w:rsidRPr="0021242F">
              <w:t>/</w:t>
            </w:r>
            <w:r w:rsidRPr="0021242F">
              <w:rPr>
                <w:rFonts w:hint="eastAsia"/>
              </w:rPr>
              <w:t>山西有病人回升</w:t>
            </w:r>
            <w:r w:rsidRPr="0021242F">
              <w:t>)</w:t>
            </w:r>
          </w:p>
        </w:tc>
        <w:tc>
          <w:tcPr>
            <w:tcW w:w="356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患者或病犬</w:t>
            </w:r>
          </w:p>
        </w:tc>
        <w:tc>
          <w:tcPr>
            <w:tcW w:w="254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白蛉叮咬</w:t>
            </w:r>
          </w:p>
        </w:tc>
        <w:tc>
          <w:tcPr>
            <w:tcW w:w="410" w:type="pct"/>
          </w:tcPr>
          <w:p w:rsidR="008C7B33" w:rsidRPr="0021242F" w:rsidRDefault="008C7B33" w:rsidP="004357CE">
            <w:r w:rsidRPr="0021242F">
              <w:t>6m(10d-9y)</w:t>
            </w:r>
          </w:p>
        </w:tc>
        <w:tc>
          <w:tcPr>
            <w:tcW w:w="566" w:type="pct"/>
          </w:tcPr>
          <w:p w:rsidR="008C7B33" w:rsidRPr="0021242F" w:rsidRDefault="008C7B33" w:rsidP="004357CE">
            <w:r w:rsidRPr="0021242F">
              <w:rPr>
                <w:rFonts w:hint="eastAsia"/>
              </w:rPr>
              <w:t>不规则发热</w:t>
            </w:r>
            <w:r w:rsidRPr="0021242F">
              <w:t>/</w:t>
            </w:r>
            <w:r w:rsidRPr="0021242F">
              <w:rPr>
                <w:rFonts w:hint="eastAsia"/>
              </w:rPr>
              <w:t>贫血</w:t>
            </w:r>
            <w:r w:rsidRPr="0021242F">
              <w:t>/</w:t>
            </w:r>
            <w:r w:rsidRPr="0021242F">
              <w:rPr>
                <w:rFonts w:hint="eastAsia"/>
              </w:rPr>
              <w:t>进行性肝脾大</w:t>
            </w:r>
            <w:r w:rsidRPr="0021242F">
              <w:t>/</w:t>
            </w:r>
            <w:r w:rsidRPr="0021242F">
              <w:rPr>
                <w:rFonts w:hint="eastAsia"/>
              </w:rPr>
              <w:t>淋巴结肿大</w:t>
            </w:r>
            <w:r w:rsidRPr="0021242F">
              <w:t>/</w:t>
            </w:r>
            <w:r w:rsidRPr="0021242F">
              <w:rPr>
                <w:rFonts w:hint="eastAsia"/>
              </w:rPr>
              <w:t>鼻出血或齿龈出血</w:t>
            </w:r>
          </w:p>
        </w:tc>
        <w:tc>
          <w:tcPr>
            <w:tcW w:w="753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葡萄糖酸镝钠</w:t>
            </w:r>
            <w:r w:rsidRPr="0021242F">
              <w:t>(</w:t>
            </w:r>
            <w:r w:rsidRPr="0021242F">
              <w:rPr>
                <w:rFonts w:hint="eastAsia"/>
              </w:rPr>
              <w:t>斯镝黑克</w:t>
            </w:r>
            <w:r w:rsidRPr="0021242F">
              <w:t>):6d</w:t>
            </w:r>
            <w:r w:rsidRPr="0021242F">
              <w:rPr>
                <w:rFonts w:hint="eastAsia"/>
              </w:rPr>
              <w:t>疗法</w:t>
            </w:r>
            <w:r w:rsidRPr="0021242F">
              <w:t>:120-150mg/kg(</w:t>
            </w:r>
            <w:r w:rsidRPr="0021242F">
              <w:rPr>
                <w:rFonts w:hint="eastAsia"/>
              </w:rPr>
              <w:t>儿</w:t>
            </w:r>
            <w:r w:rsidRPr="0021242F">
              <w:t>200-240),</w:t>
            </w:r>
            <w:r w:rsidRPr="0021242F">
              <w:rPr>
                <w:rFonts w:hint="eastAsia"/>
              </w:rPr>
              <w:t>分</w:t>
            </w:r>
            <w:r w:rsidRPr="0021242F">
              <w:t>6</w:t>
            </w:r>
            <w:r w:rsidRPr="0021242F">
              <w:rPr>
                <w:rFonts w:hint="eastAsia"/>
              </w:rPr>
              <w:t>次，肌内或</w:t>
            </w:r>
            <w:r w:rsidRPr="0021242F">
              <w:t>iv</w:t>
            </w:r>
            <w:r w:rsidRPr="0021242F">
              <w:rPr>
                <w:rFonts w:hint="eastAsia"/>
              </w:rPr>
              <w:t>，每日一次；</w:t>
            </w:r>
            <w:r w:rsidRPr="0021242F">
              <w:t>3w</w:t>
            </w:r>
            <w:r w:rsidRPr="0021242F">
              <w:rPr>
                <w:rFonts w:hint="eastAsia"/>
              </w:rPr>
              <w:t>疗法</w:t>
            </w:r>
            <w:r w:rsidRPr="0021242F">
              <w:t>:133(</w:t>
            </w:r>
            <w:r w:rsidRPr="0021242F">
              <w:rPr>
                <w:rFonts w:hint="eastAsia"/>
              </w:rPr>
              <w:t>儿</w:t>
            </w:r>
            <w:r w:rsidRPr="0021242F">
              <w:t>200)</w:t>
            </w:r>
            <w:r w:rsidRPr="0021242F">
              <w:rPr>
                <w:rFonts w:hint="eastAsia"/>
              </w:rPr>
              <w:t>，分</w:t>
            </w:r>
            <w:r w:rsidRPr="0021242F">
              <w:t>6</w:t>
            </w:r>
            <w:r w:rsidRPr="0021242F">
              <w:rPr>
                <w:rFonts w:hint="eastAsia"/>
              </w:rPr>
              <w:t>次，</w:t>
            </w:r>
            <w:r w:rsidRPr="0021242F">
              <w:t>2</w:t>
            </w:r>
            <w:r w:rsidRPr="0021242F">
              <w:rPr>
                <w:rFonts w:hint="eastAsia"/>
              </w:rPr>
              <w:t>次</w:t>
            </w:r>
            <w:r w:rsidRPr="0021242F">
              <w:t>/w</w:t>
            </w:r>
            <w:r w:rsidRPr="0021242F">
              <w:rPr>
                <w:rFonts w:hint="eastAsia"/>
              </w:rPr>
              <w:t>；</w:t>
            </w:r>
          </w:p>
        </w:tc>
        <w:tc>
          <w:tcPr>
            <w:tcW w:w="442" w:type="pct"/>
          </w:tcPr>
          <w:p w:rsidR="008C7B33" w:rsidRPr="0021242F" w:rsidRDefault="008C7B33" w:rsidP="00EF681F"/>
        </w:tc>
        <w:tc>
          <w:tcPr>
            <w:tcW w:w="330" w:type="pct"/>
          </w:tcPr>
          <w:p w:rsidR="008C7B33" w:rsidRPr="0021242F" w:rsidRDefault="008C7B33" w:rsidP="00EF681F"/>
        </w:tc>
      </w:tr>
      <w:tr w:rsidR="008C7B33" w:rsidRPr="0021242F" w:rsidTr="0021242F">
        <w:tc>
          <w:tcPr>
            <w:tcW w:w="158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阿米巴痢疾</w:t>
            </w:r>
          </w:p>
        </w:tc>
        <w:tc>
          <w:tcPr>
            <w:tcW w:w="318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普通</w:t>
            </w:r>
            <w:r w:rsidRPr="0021242F">
              <w:t>/</w:t>
            </w:r>
            <w:r w:rsidRPr="0021242F">
              <w:rPr>
                <w:rFonts w:hint="eastAsia"/>
              </w:rPr>
              <w:t>暴发</w:t>
            </w:r>
            <w:r w:rsidRPr="0021242F">
              <w:t>/</w:t>
            </w:r>
            <w:r w:rsidRPr="0021242F">
              <w:rPr>
                <w:rFonts w:hint="eastAsia"/>
              </w:rPr>
              <w:t>慢性溶组织内阿米巴</w:t>
            </w:r>
          </w:p>
        </w:tc>
        <w:tc>
          <w:tcPr>
            <w:tcW w:w="345" w:type="pct"/>
            <w:gridSpan w:val="2"/>
          </w:tcPr>
          <w:p w:rsidR="008C7B33" w:rsidRPr="0021242F" w:rsidRDefault="008C7B33" w:rsidP="00EF681F"/>
        </w:tc>
        <w:tc>
          <w:tcPr>
            <w:tcW w:w="319" w:type="pct"/>
          </w:tcPr>
          <w:p w:rsidR="008C7B33" w:rsidRPr="0021242F" w:rsidRDefault="008C7B33" w:rsidP="00EF681F"/>
        </w:tc>
        <w:tc>
          <w:tcPr>
            <w:tcW w:w="279" w:type="pct"/>
          </w:tcPr>
          <w:p w:rsidR="008C7B33" w:rsidRPr="0021242F" w:rsidRDefault="008C7B33" w:rsidP="00EF681F"/>
        </w:tc>
        <w:tc>
          <w:tcPr>
            <w:tcW w:w="470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全国性分布</w:t>
            </w:r>
          </w:p>
        </w:tc>
        <w:tc>
          <w:tcPr>
            <w:tcW w:w="356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粪便持续排包囊者</w:t>
            </w:r>
          </w:p>
        </w:tc>
        <w:tc>
          <w:tcPr>
            <w:tcW w:w="254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经口吞食包囊使人感染</w:t>
            </w:r>
          </w:p>
        </w:tc>
        <w:tc>
          <w:tcPr>
            <w:tcW w:w="410" w:type="pct"/>
          </w:tcPr>
          <w:p w:rsidR="008C7B33" w:rsidRPr="0021242F" w:rsidRDefault="008C7B33" w:rsidP="004357CE"/>
        </w:tc>
        <w:tc>
          <w:tcPr>
            <w:tcW w:w="566" w:type="pct"/>
          </w:tcPr>
          <w:p w:rsidR="008C7B33" w:rsidRPr="0021242F" w:rsidRDefault="008C7B33" w:rsidP="005D0B79">
            <w:r w:rsidRPr="0021242F">
              <w:rPr>
                <w:rFonts w:hint="eastAsia"/>
              </w:rPr>
              <w:t>腹痛</w:t>
            </w:r>
            <w:r w:rsidRPr="0021242F">
              <w:t>/</w:t>
            </w:r>
            <w:r w:rsidRPr="0021242F">
              <w:rPr>
                <w:rFonts w:hint="eastAsia"/>
              </w:rPr>
              <w:t>腹泻</w:t>
            </w:r>
            <w:r w:rsidRPr="0021242F">
              <w:t>/</w:t>
            </w:r>
            <w:r w:rsidRPr="0021242F">
              <w:rPr>
                <w:rFonts w:hint="eastAsia"/>
              </w:rPr>
              <w:t>脓血或黏液便</w:t>
            </w:r>
            <w:r w:rsidRPr="0021242F">
              <w:t>/</w:t>
            </w:r>
            <w:r w:rsidRPr="0021242F">
              <w:rPr>
                <w:rFonts w:hint="eastAsia"/>
              </w:rPr>
              <w:t>典型果酱样有腐败腥臭</w:t>
            </w:r>
          </w:p>
        </w:tc>
        <w:tc>
          <w:tcPr>
            <w:tcW w:w="753" w:type="pct"/>
          </w:tcPr>
          <w:p w:rsidR="008C7B33" w:rsidRPr="0021242F" w:rsidRDefault="008C7B33" w:rsidP="005D0B79">
            <w:r w:rsidRPr="0021242F">
              <w:rPr>
                <w:rFonts w:hint="eastAsia"/>
              </w:rPr>
              <w:t>甲硝唑</w:t>
            </w:r>
            <w:r w:rsidRPr="0021242F">
              <w:t>800mg(</w:t>
            </w:r>
            <w:r w:rsidRPr="0021242F">
              <w:rPr>
                <w:rFonts w:hint="eastAsia"/>
              </w:rPr>
              <w:t>儿</w:t>
            </w:r>
            <w:r w:rsidRPr="0021242F">
              <w:t>35-50mg/kg),tid,5-8d</w:t>
            </w:r>
            <w:r w:rsidRPr="0021242F">
              <w:rPr>
                <w:rFonts w:hint="eastAsia"/>
              </w:rPr>
              <w:t>；替硝唑</w:t>
            </w:r>
            <w:r w:rsidRPr="0021242F">
              <w:t>50-60mg/(kg’d),3-5d;</w:t>
            </w:r>
            <w:r w:rsidRPr="0021242F">
              <w:rPr>
                <w:rFonts w:hint="eastAsia"/>
              </w:rPr>
              <w:t>根治：双碘喹啉</w:t>
            </w:r>
            <w:r w:rsidRPr="0021242F">
              <w:t>(600mg,tid,20d);</w:t>
            </w:r>
            <w:r w:rsidRPr="0021242F">
              <w:rPr>
                <w:rFonts w:hint="eastAsia"/>
              </w:rPr>
              <w:t>二氯尼特</w:t>
            </w:r>
            <w:r w:rsidRPr="0021242F">
              <w:t>(500mg,tid,10d)</w:t>
            </w:r>
          </w:p>
        </w:tc>
        <w:tc>
          <w:tcPr>
            <w:tcW w:w="442" w:type="pct"/>
          </w:tcPr>
          <w:p w:rsidR="008C7B33" w:rsidRPr="0021242F" w:rsidRDefault="008C7B33" w:rsidP="00EF681F"/>
        </w:tc>
        <w:tc>
          <w:tcPr>
            <w:tcW w:w="330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可重复感染</w:t>
            </w:r>
            <w:r w:rsidRPr="0021242F">
              <w:t>,</w:t>
            </w:r>
            <w:r w:rsidRPr="0021242F">
              <w:rPr>
                <w:rFonts w:hint="eastAsia"/>
              </w:rPr>
              <w:t>碘液染色</w:t>
            </w:r>
          </w:p>
        </w:tc>
      </w:tr>
      <w:tr w:rsidR="008C7B33" w:rsidRPr="0021242F" w:rsidTr="0021242F">
        <w:tc>
          <w:tcPr>
            <w:tcW w:w="158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棘球蚴病</w:t>
            </w:r>
          </w:p>
        </w:tc>
        <w:tc>
          <w:tcPr>
            <w:tcW w:w="318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细粒</w:t>
            </w:r>
            <w:r w:rsidRPr="0021242F">
              <w:t>/</w:t>
            </w:r>
            <w:r w:rsidRPr="0021242F">
              <w:rPr>
                <w:rFonts w:hint="eastAsia"/>
              </w:rPr>
              <w:t>多粒棘球绦虫</w:t>
            </w:r>
          </w:p>
        </w:tc>
        <w:tc>
          <w:tcPr>
            <w:tcW w:w="345" w:type="pct"/>
            <w:gridSpan w:val="2"/>
          </w:tcPr>
          <w:p w:rsidR="008C7B33" w:rsidRPr="0021242F" w:rsidRDefault="008C7B33" w:rsidP="00EF681F"/>
        </w:tc>
        <w:tc>
          <w:tcPr>
            <w:tcW w:w="319" w:type="pct"/>
          </w:tcPr>
          <w:p w:rsidR="008C7B33" w:rsidRPr="0021242F" w:rsidRDefault="008C7B33" w:rsidP="00554A4F">
            <w:r w:rsidRPr="0021242F">
              <w:t>(</w:t>
            </w:r>
            <w:r w:rsidRPr="0021242F">
              <w:rPr>
                <w:rFonts w:hint="eastAsia"/>
              </w:rPr>
              <w:t>细</w:t>
            </w:r>
            <w:r w:rsidRPr="0021242F">
              <w:t>)</w:t>
            </w:r>
            <w:r w:rsidRPr="0021242F">
              <w:rPr>
                <w:rFonts w:hint="eastAsia"/>
              </w:rPr>
              <w:t>羊</w:t>
            </w:r>
            <w:r w:rsidRPr="0021242F">
              <w:t>/</w:t>
            </w:r>
            <w:r w:rsidRPr="0021242F">
              <w:rPr>
                <w:rFonts w:hint="eastAsia"/>
              </w:rPr>
              <w:t>牛</w:t>
            </w:r>
            <w:r w:rsidRPr="0021242F">
              <w:t>/</w:t>
            </w:r>
            <w:r w:rsidRPr="0021242F">
              <w:rPr>
                <w:rFonts w:hint="eastAsia"/>
              </w:rPr>
              <w:t>人</w:t>
            </w:r>
            <w:r w:rsidRPr="0021242F">
              <w:t>/</w:t>
            </w:r>
            <w:r w:rsidRPr="0021242F">
              <w:rPr>
                <w:rFonts w:hint="eastAsia"/>
              </w:rPr>
              <w:t>哺乳动物</w:t>
            </w:r>
          </w:p>
          <w:p w:rsidR="008C7B33" w:rsidRPr="0021242F" w:rsidRDefault="008C7B33" w:rsidP="00554A4F">
            <w:r w:rsidRPr="0021242F">
              <w:t>(</w:t>
            </w:r>
            <w:r w:rsidRPr="0021242F">
              <w:rPr>
                <w:rFonts w:hint="eastAsia"/>
              </w:rPr>
              <w:t>多</w:t>
            </w:r>
            <w:r w:rsidRPr="0021242F">
              <w:t>)</w:t>
            </w:r>
            <w:r w:rsidRPr="0021242F">
              <w:rPr>
                <w:rFonts w:hint="eastAsia"/>
              </w:rPr>
              <w:t>啮齿类</w:t>
            </w:r>
          </w:p>
        </w:tc>
        <w:tc>
          <w:tcPr>
            <w:tcW w:w="279" w:type="pct"/>
          </w:tcPr>
          <w:p w:rsidR="008C7B33" w:rsidRPr="0021242F" w:rsidRDefault="008C7B33" w:rsidP="00554A4F">
            <w:r w:rsidRPr="0021242F">
              <w:t>(</w:t>
            </w:r>
            <w:r w:rsidRPr="0021242F">
              <w:rPr>
                <w:rFonts w:hint="eastAsia"/>
              </w:rPr>
              <w:t>细</w:t>
            </w:r>
            <w:r w:rsidRPr="0021242F">
              <w:t>)</w:t>
            </w:r>
            <w:r w:rsidRPr="0021242F">
              <w:rPr>
                <w:rFonts w:hint="eastAsia"/>
              </w:rPr>
              <w:t>犬和食肉动物</w:t>
            </w:r>
            <w:r w:rsidRPr="0021242F">
              <w:t>(</w:t>
            </w:r>
            <w:r w:rsidRPr="0021242F">
              <w:rPr>
                <w:rFonts w:hint="eastAsia"/>
              </w:rPr>
              <w:t>多</w:t>
            </w:r>
            <w:r w:rsidRPr="0021242F">
              <w:t>)</w:t>
            </w:r>
            <w:r w:rsidRPr="0021242F">
              <w:rPr>
                <w:rFonts w:hint="eastAsia"/>
              </w:rPr>
              <w:t>狐</w:t>
            </w:r>
            <w:r w:rsidRPr="0021242F">
              <w:t xml:space="preserve"> </w:t>
            </w:r>
          </w:p>
        </w:tc>
        <w:tc>
          <w:tcPr>
            <w:tcW w:w="470" w:type="pct"/>
          </w:tcPr>
          <w:p w:rsidR="008C7B33" w:rsidRPr="0021242F" w:rsidRDefault="008C7B33" w:rsidP="00EF681F">
            <w:r w:rsidRPr="0021242F">
              <w:t>22</w:t>
            </w:r>
            <w:r w:rsidRPr="0021242F">
              <w:rPr>
                <w:rFonts w:hint="eastAsia"/>
              </w:rPr>
              <w:t>个省市，西部诸省，多细并存青宁甘川新藏陕蒙京</w:t>
            </w:r>
          </w:p>
        </w:tc>
        <w:tc>
          <w:tcPr>
            <w:tcW w:w="356" w:type="pct"/>
          </w:tcPr>
          <w:p w:rsidR="008C7B33" w:rsidRPr="0021242F" w:rsidRDefault="008C7B33" w:rsidP="00EF681F"/>
        </w:tc>
        <w:tc>
          <w:tcPr>
            <w:tcW w:w="254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经口</w:t>
            </w:r>
          </w:p>
        </w:tc>
        <w:tc>
          <w:tcPr>
            <w:tcW w:w="410" w:type="pct"/>
          </w:tcPr>
          <w:p w:rsidR="008C7B33" w:rsidRPr="0021242F" w:rsidRDefault="008C7B33" w:rsidP="004357CE">
            <w:r w:rsidRPr="0021242F">
              <w:rPr>
                <w:rFonts w:hint="eastAsia"/>
              </w:rPr>
              <w:t>感染至成熟</w:t>
            </w:r>
            <w:r w:rsidRPr="0021242F">
              <w:t>8w</w:t>
            </w:r>
          </w:p>
        </w:tc>
        <w:tc>
          <w:tcPr>
            <w:tcW w:w="566" w:type="pct"/>
          </w:tcPr>
          <w:p w:rsidR="008C7B33" w:rsidRPr="0021242F" w:rsidRDefault="008C7B33" w:rsidP="004357CE">
            <w:r w:rsidRPr="0021242F">
              <w:rPr>
                <w:rFonts w:hint="eastAsia"/>
              </w:rPr>
              <w:t>包块造成局部压迫和刺激症状</w:t>
            </w:r>
            <w:r w:rsidRPr="0021242F">
              <w:t>/</w:t>
            </w:r>
            <w:r w:rsidRPr="0021242F">
              <w:rPr>
                <w:rFonts w:hint="eastAsia"/>
              </w:rPr>
              <w:t>中毒和胃肠功能紊乱</w:t>
            </w:r>
            <w:r w:rsidRPr="0021242F">
              <w:t>/</w:t>
            </w:r>
            <w:r w:rsidRPr="0021242F">
              <w:rPr>
                <w:rFonts w:hint="eastAsia"/>
              </w:rPr>
              <w:t>过敏</w:t>
            </w:r>
          </w:p>
        </w:tc>
        <w:tc>
          <w:tcPr>
            <w:tcW w:w="753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手术</w:t>
            </w:r>
            <w:r w:rsidRPr="0021242F">
              <w:t>/</w:t>
            </w:r>
            <w:r w:rsidRPr="0021242F">
              <w:rPr>
                <w:rFonts w:hint="eastAsia"/>
              </w:rPr>
              <w:t>药物</w:t>
            </w:r>
            <w:r w:rsidRPr="0021242F">
              <w:t>:</w:t>
            </w:r>
            <w:r w:rsidRPr="0021242F">
              <w:rPr>
                <w:rFonts w:hint="eastAsia"/>
              </w:rPr>
              <w:t>阿苯达唑小剂量</w:t>
            </w:r>
            <w:r w:rsidRPr="0021242F">
              <w:t>(10mg/kg)3-5y</w:t>
            </w:r>
          </w:p>
        </w:tc>
        <w:tc>
          <w:tcPr>
            <w:tcW w:w="442" w:type="pct"/>
          </w:tcPr>
          <w:p w:rsidR="008C7B33" w:rsidRPr="0021242F" w:rsidRDefault="008C7B33" w:rsidP="00EF681F"/>
        </w:tc>
        <w:tc>
          <w:tcPr>
            <w:tcW w:w="330" w:type="pct"/>
          </w:tcPr>
          <w:p w:rsidR="008C7B33" w:rsidRPr="0021242F" w:rsidRDefault="008C7B33" w:rsidP="00EF681F"/>
        </w:tc>
      </w:tr>
      <w:tr w:rsidR="008C7B33" w:rsidRPr="0021242F" w:rsidTr="0021242F">
        <w:tc>
          <w:tcPr>
            <w:tcW w:w="158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华支睾吸虫病</w:t>
            </w:r>
          </w:p>
        </w:tc>
        <w:tc>
          <w:tcPr>
            <w:tcW w:w="318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葵花籽仁</w:t>
            </w:r>
          </w:p>
        </w:tc>
        <w:tc>
          <w:tcPr>
            <w:tcW w:w="345" w:type="pct"/>
            <w:gridSpan w:val="2"/>
          </w:tcPr>
          <w:p w:rsidR="008C7B33" w:rsidRPr="0021242F" w:rsidRDefault="008C7B33" w:rsidP="00EF681F"/>
        </w:tc>
        <w:tc>
          <w:tcPr>
            <w:tcW w:w="319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第一</w:t>
            </w:r>
            <w:r w:rsidRPr="0021242F">
              <w:t>-</w:t>
            </w:r>
            <w:r w:rsidRPr="0021242F">
              <w:rPr>
                <w:rFonts w:hint="eastAsia"/>
              </w:rPr>
              <w:t>淡水螺</w:t>
            </w:r>
          </w:p>
          <w:p w:rsidR="008C7B33" w:rsidRPr="0021242F" w:rsidRDefault="008C7B33" w:rsidP="00EF681F">
            <w:r w:rsidRPr="0021242F">
              <w:rPr>
                <w:rFonts w:hint="eastAsia"/>
              </w:rPr>
              <w:t>第二</w:t>
            </w:r>
            <w:r w:rsidRPr="0021242F">
              <w:t>-</w:t>
            </w:r>
            <w:r w:rsidRPr="0021242F">
              <w:rPr>
                <w:rFonts w:hint="eastAsia"/>
              </w:rPr>
              <w:t>淡水鱼</w:t>
            </w:r>
          </w:p>
        </w:tc>
        <w:tc>
          <w:tcPr>
            <w:tcW w:w="279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猫犬猪鼠</w:t>
            </w:r>
            <w:r w:rsidRPr="0021242F">
              <w:t>(</w:t>
            </w:r>
            <w:r w:rsidRPr="0021242F">
              <w:rPr>
                <w:rFonts w:hint="eastAsia"/>
              </w:rPr>
              <w:t>储存宿主</w:t>
            </w:r>
            <w:r w:rsidRPr="0021242F">
              <w:t>)</w:t>
            </w:r>
          </w:p>
        </w:tc>
        <w:tc>
          <w:tcPr>
            <w:tcW w:w="470" w:type="pct"/>
          </w:tcPr>
          <w:p w:rsidR="008C7B33" w:rsidRPr="0021242F" w:rsidRDefault="008C7B33" w:rsidP="00EF681F">
            <w:r w:rsidRPr="0021242F">
              <w:t>25</w:t>
            </w:r>
            <w:r w:rsidRPr="0021242F">
              <w:rPr>
                <w:rFonts w:hint="eastAsia"/>
              </w:rPr>
              <w:t>个省</w:t>
            </w:r>
            <w:r w:rsidRPr="0021242F">
              <w:t>(</w:t>
            </w:r>
            <w:r w:rsidRPr="0021242F">
              <w:rPr>
                <w:rFonts w:hint="eastAsia"/>
              </w:rPr>
              <w:t>粤</w:t>
            </w:r>
            <w:r w:rsidRPr="0021242F">
              <w:t>/</w:t>
            </w:r>
            <w:r w:rsidRPr="0021242F">
              <w:rPr>
                <w:rFonts w:hint="eastAsia"/>
              </w:rPr>
              <w:t>广西</w:t>
            </w:r>
            <w:r w:rsidRPr="0021242F">
              <w:t>/</w:t>
            </w:r>
            <w:r w:rsidRPr="0021242F">
              <w:rPr>
                <w:rFonts w:hint="eastAsia"/>
              </w:rPr>
              <w:t>闽</w:t>
            </w:r>
            <w:r w:rsidRPr="0021242F">
              <w:t>/</w:t>
            </w:r>
            <w:r w:rsidRPr="0021242F">
              <w:rPr>
                <w:rFonts w:hint="eastAsia"/>
              </w:rPr>
              <w:t>川</w:t>
            </w:r>
            <w:r w:rsidRPr="0021242F">
              <w:t>/</w:t>
            </w:r>
            <w:r w:rsidRPr="0021242F">
              <w:rPr>
                <w:rFonts w:hint="eastAsia"/>
              </w:rPr>
              <w:t>吉林</w:t>
            </w:r>
            <w:r w:rsidRPr="0021242F">
              <w:t>/</w:t>
            </w:r>
            <w:r w:rsidRPr="0021242F">
              <w:rPr>
                <w:rFonts w:hint="eastAsia"/>
              </w:rPr>
              <w:t>鲁</w:t>
            </w:r>
            <w:r w:rsidRPr="0021242F">
              <w:t>/</w:t>
            </w:r>
            <w:r w:rsidRPr="0021242F">
              <w:rPr>
                <w:rFonts w:hint="eastAsia"/>
              </w:rPr>
              <w:t>黑</w:t>
            </w:r>
            <w:r w:rsidRPr="0021242F">
              <w:t>)</w:t>
            </w:r>
          </w:p>
        </w:tc>
        <w:tc>
          <w:tcPr>
            <w:tcW w:w="356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人及多种哺乳动物如猫犬猪鼠</w:t>
            </w:r>
          </w:p>
        </w:tc>
        <w:tc>
          <w:tcPr>
            <w:tcW w:w="254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经口</w:t>
            </w:r>
            <w:r w:rsidRPr="0021242F">
              <w:t>(</w:t>
            </w:r>
            <w:r w:rsidRPr="0021242F">
              <w:rPr>
                <w:rFonts w:hint="eastAsia"/>
              </w:rPr>
              <w:t>生食淡水鱼</w:t>
            </w:r>
            <w:r w:rsidRPr="0021242F">
              <w:t>)</w:t>
            </w:r>
          </w:p>
        </w:tc>
        <w:tc>
          <w:tcPr>
            <w:tcW w:w="410" w:type="pct"/>
          </w:tcPr>
          <w:p w:rsidR="008C7B33" w:rsidRPr="0021242F" w:rsidRDefault="008C7B33" w:rsidP="004357CE">
            <w:r w:rsidRPr="0021242F">
              <w:t>1m(</w:t>
            </w:r>
            <w:r w:rsidRPr="0021242F">
              <w:rPr>
                <w:rFonts w:hint="eastAsia"/>
              </w:rPr>
              <w:t>虫卵到成虫</w:t>
            </w:r>
            <w:r w:rsidRPr="0021242F">
              <w:t>3m)</w:t>
            </w:r>
          </w:p>
        </w:tc>
        <w:tc>
          <w:tcPr>
            <w:tcW w:w="566" w:type="pct"/>
          </w:tcPr>
          <w:p w:rsidR="008C7B33" w:rsidRPr="0021242F" w:rsidRDefault="008C7B33" w:rsidP="004357CE">
            <w:r w:rsidRPr="0021242F">
              <w:rPr>
                <w:rFonts w:hint="eastAsia"/>
              </w:rPr>
              <w:t>畏寒</w:t>
            </w:r>
            <w:r w:rsidRPr="0021242F">
              <w:t>/</w:t>
            </w:r>
            <w:r w:rsidRPr="0021242F">
              <w:rPr>
                <w:rFonts w:hint="eastAsia"/>
              </w:rPr>
              <w:t>发热</w:t>
            </w:r>
            <w:r w:rsidRPr="0021242F">
              <w:t>/</w:t>
            </w:r>
            <w:r w:rsidRPr="0021242F">
              <w:rPr>
                <w:rFonts w:hint="eastAsia"/>
              </w:rPr>
              <w:t>胃肠道不适</w:t>
            </w:r>
            <w:r w:rsidRPr="0021242F">
              <w:t>/</w:t>
            </w:r>
            <w:r w:rsidRPr="0021242F">
              <w:rPr>
                <w:rFonts w:hint="eastAsia"/>
              </w:rPr>
              <w:t>肝大</w:t>
            </w:r>
            <w:r w:rsidRPr="0021242F">
              <w:t>/</w:t>
            </w:r>
            <w:r w:rsidRPr="0021242F">
              <w:rPr>
                <w:rFonts w:hint="eastAsia"/>
              </w:rPr>
              <w:t>压痛</w:t>
            </w:r>
            <w:r w:rsidRPr="0021242F">
              <w:t>/</w:t>
            </w:r>
            <w:r w:rsidRPr="0021242F">
              <w:rPr>
                <w:rFonts w:hint="eastAsia"/>
              </w:rPr>
              <w:t>黄疸；并发：胆石症</w:t>
            </w:r>
            <w:r w:rsidRPr="0021242F">
              <w:t>/</w:t>
            </w:r>
            <w:r w:rsidRPr="0021242F">
              <w:rPr>
                <w:rFonts w:hint="eastAsia"/>
              </w:rPr>
              <w:t>胆管胆囊炎</w:t>
            </w:r>
            <w:r w:rsidRPr="0021242F">
              <w:t>/</w:t>
            </w:r>
            <w:r w:rsidRPr="0021242F">
              <w:rPr>
                <w:rFonts w:hint="eastAsia"/>
              </w:rPr>
              <w:t>胆管细胞癌</w:t>
            </w:r>
          </w:p>
        </w:tc>
        <w:tc>
          <w:tcPr>
            <w:tcW w:w="753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吡喹酮</w:t>
            </w:r>
            <w:r w:rsidRPr="0021242F">
              <w:t>60-75mg/kg,tid,2d,</w:t>
            </w:r>
            <w:r w:rsidRPr="0021242F">
              <w:rPr>
                <w:rFonts w:hint="eastAsia"/>
              </w:rPr>
              <w:t>总计量</w:t>
            </w:r>
            <w:r w:rsidRPr="0021242F">
              <w:t>120-150</w:t>
            </w:r>
            <w:r w:rsidRPr="0021242F">
              <w:rPr>
                <w:rFonts w:hint="eastAsia"/>
              </w:rPr>
              <w:t>；阿苯达唑</w:t>
            </w:r>
            <w:r w:rsidRPr="0021242F">
              <w:t>:10-20mg/kg/d,</w:t>
            </w:r>
            <w:r w:rsidRPr="0021242F">
              <w:rPr>
                <w:rFonts w:hint="eastAsia"/>
              </w:rPr>
              <w:t>分</w:t>
            </w:r>
            <w:r w:rsidRPr="0021242F">
              <w:t>2</w:t>
            </w:r>
            <w:r w:rsidRPr="0021242F">
              <w:rPr>
                <w:rFonts w:hint="eastAsia"/>
              </w:rPr>
              <w:t>次，</w:t>
            </w:r>
            <w:r w:rsidRPr="0021242F">
              <w:t>7d</w:t>
            </w:r>
          </w:p>
        </w:tc>
        <w:tc>
          <w:tcPr>
            <w:tcW w:w="442" w:type="pct"/>
          </w:tcPr>
          <w:p w:rsidR="008C7B33" w:rsidRPr="0021242F" w:rsidRDefault="008C7B33" w:rsidP="00EF681F"/>
        </w:tc>
        <w:tc>
          <w:tcPr>
            <w:tcW w:w="330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醛醚法</w:t>
            </w:r>
          </w:p>
        </w:tc>
      </w:tr>
      <w:tr w:rsidR="008C7B33" w:rsidRPr="0021242F" w:rsidTr="0021242F">
        <w:tc>
          <w:tcPr>
            <w:tcW w:w="158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并殖吸虫病</w:t>
            </w:r>
          </w:p>
        </w:tc>
        <w:tc>
          <w:tcPr>
            <w:tcW w:w="318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卫氏咖啡豆，斯氏柳叶状</w:t>
            </w:r>
          </w:p>
        </w:tc>
        <w:tc>
          <w:tcPr>
            <w:tcW w:w="345" w:type="pct"/>
            <w:gridSpan w:val="2"/>
          </w:tcPr>
          <w:p w:rsidR="008C7B33" w:rsidRPr="0021242F" w:rsidRDefault="008C7B33" w:rsidP="00EF681F">
            <w:r w:rsidRPr="0021242F">
              <w:rPr>
                <w:rFonts w:hint="eastAsia"/>
              </w:rPr>
              <w:t>虫卵</w:t>
            </w:r>
            <w:r w:rsidRPr="0021242F">
              <w:t>-</w:t>
            </w:r>
            <w:r w:rsidRPr="0021242F">
              <w:rPr>
                <w:rFonts w:hint="eastAsia"/>
              </w:rPr>
              <w:t>毛蚴</w:t>
            </w:r>
            <w:r w:rsidRPr="0021242F">
              <w:t>-</w:t>
            </w:r>
            <w:r w:rsidRPr="0021242F">
              <w:rPr>
                <w:rFonts w:hint="eastAsia"/>
              </w:rPr>
              <w:t>螺獅</w:t>
            </w:r>
            <w:r w:rsidRPr="0021242F">
              <w:t>-</w:t>
            </w:r>
            <w:r w:rsidRPr="0021242F">
              <w:rPr>
                <w:rFonts w:hint="eastAsia"/>
              </w:rPr>
              <w:t>尾蚴</w:t>
            </w:r>
            <w:r w:rsidRPr="0021242F">
              <w:t>-</w:t>
            </w:r>
            <w:r w:rsidRPr="0021242F">
              <w:rPr>
                <w:rFonts w:hint="eastAsia"/>
              </w:rPr>
              <w:t>囊蚴</w:t>
            </w:r>
          </w:p>
        </w:tc>
        <w:tc>
          <w:tcPr>
            <w:tcW w:w="319" w:type="pct"/>
          </w:tcPr>
          <w:p w:rsidR="008C7B33" w:rsidRPr="0021242F" w:rsidRDefault="008C7B33" w:rsidP="00003CDC">
            <w:r w:rsidRPr="0021242F">
              <w:rPr>
                <w:rFonts w:hint="eastAsia"/>
              </w:rPr>
              <w:t>第一</w:t>
            </w:r>
            <w:r w:rsidRPr="0021242F">
              <w:t>-</w:t>
            </w:r>
            <w:r w:rsidRPr="0021242F">
              <w:rPr>
                <w:rFonts w:hint="eastAsia"/>
              </w:rPr>
              <w:t>淡水螺</w:t>
            </w:r>
          </w:p>
          <w:p w:rsidR="008C7B33" w:rsidRPr="0021242F" w:rsidRDefault="008C7B33" w:rsidP="00EF681F">
            <w:r w:rsidRPr="0021242F">
              <w:rPr>
                <w:rFonts w:hint="eastAsia"/>
              </w:rPr>
              <w:t>第二</w:t>
            </w:r>
            <w:r w:rsidRPr="0021242F">
              <w:t>-</w:t>
            </w:r>
            <w:r w:rsidRPr="0021242F">
              <w:rPr>
                <w:rFonts w:hint="eastAsia"/>
              </w:rPr>
              <w:t>淡水溪蟹蝲蛄</w:t>
            </w:r>
          </w:p>
        </w:tc>
        <w:tc>
          <w:tcPr>
            <w:tcW w:w="279" w:type="pct"/>
          </w:tcPr>
          <w:p w:rsidR="008C7B33" w:rsidRPr="0021242F" w:rsidRDefault="008C7B33" w:rsidP="00EF681F"/>
        </w:tc>
        <w:tc>
          <w:tcPr>
            <w:tcW w:w="470" w:type="pct"/>
          </w:tcPr>
          <w:p w:rsidR="008C7B33" w:rsidRPr="0021242F" w:rsidRDefault="008C7B33" w:rsidP="00EF681F">
            <w:r w:rsidRPr="0021242F">
              <w:t>24</w:t>
            </w:r>
            <w:r w:rsidRPr="0021242F">
              <w:rPr>
                <w:rFonts w:hint="eastAsia"/>
              </w:rPr>
              <w:t>个省</w:t>
            </w:r>
            <w:r w:rsidRPr="0021242F">
              <w:t>(</w:t>
            </w:r>
            <w:r w:rsidRPr="0021242F">
              <w:rPr>
                <w:rFonts w:hint="eastAsia"/>
              </w:rPr>
              <w:t>浙</w:t>
            </w:r>
            <w:r w:rsidRPr="0021242F">
              <w:t>/</w:t>
            </w:r>
            <w:r w:rsidRPr="0021242F">
              <w:rPr>
                <w:rFonts w:hint="eastAsia"/>
              </w:rPr>
              <w:t>台</w:t>
            </w:r>
            <w:r w:rsidRPr="0021242F">
              <w:t>/</w:t>
            </w:r>
            <w:r w:rsidRPr="0021242F">
              <w:rPr>
                <w:rFonts w:hint="eastAsia"/>
              </w:rPr>
              <w:t>闽</w:t>
            </w:r>
            <w:r w:rsidRPr="0021242F">
              <w:t>/</w:t>
            </w:r>
            <w:r w:rsidRPr="0021242F">
              <w:rPr>
                <w:rFonts w:hint="eastAsia"/>
              </w:rPr>
              <w:t>安徽</w:t>
            </w:r>
            <w:r w:rsidRPr="0021242F">
              <w:t>/</w:t>
            </w:r>
            <w:r w:rsidRPr="0021242F">
              <w:rPr>
                <w:rFonts w:hint="eastAsia"/>
              </w:rPr>
              <w:t>川</w:t>
            </w:r>
            <w:r w:rsidRPr="0021242F">
              <w:t>/</w:t>
            </w:r>
            <w:r w:rsidRPr="0021242F">
              <w:rPr>
                <w:rFonts w:hint="eastAsia"/>
              </w:rPr>
              <w:t>辽宁</w:t>
            </w:r>
            <w:r w:rsidRPr="0021242F">
              <w:t>/</w:t>
            </w:r>
            <w:r w:rsidRPr="0021242F">
              <w:rPr>
                <w:rFonts w:hint="eastAsia"/>
              </w:rPr>
              <w:t>吉林</w:t>
            </w:r>
            <w:r w:rsidRPr="0021242F">
              <w:t>/</w:t>
            </w:r>
            <w:r w:rsidRPr="0021242F">
              <w:rPr>
                <w:rFonts w:hint="eastAsia"/>
              </w:rPr>
              <w:t>黑</w:t>
            </w:r>
            <w:r w:rsidRPr="0021242F">
              <w:t>/</w:t>
            </w:r>
            <w:r w:rsidRPr="0021242F">
              <w:rPr>
                <w:rFonts w:hint="eastAsia"/>
              </w:rPr>
              <w:t>河南</w:t>
            </w:r>
            <w:r w:rsidRPr="0021242F">
              <w:t>)</w:t>
            </w:r>
          </w:p>
        </w:tc>
        <w:tc>
          <w:tcPr>
            <w:tcW w:w="356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多种食物动物和家畜</w:t>
            </w:r>
          </w:p>
        </w:tc>
        <w:tc>
          <w:tcPr>
            <w:tcW w:w="254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经口</w:t>
            </w:r>
          </w:p>
        </w:tc>
        <w:tc>
          <w:tcPr>
            <w:tcW w:w="410" w:type="pct"/>
          </w:tcPr>
          <w:p w:rsidR="008C7B33" w:rsidRPr="0021242F" w:rsidRDefault="008C7B33" w:rsidP="004357CE">
            <w:r w:rsidRPr="0021242F">
              <w:t>3-6m</w:t>
            </w:r>
            <w:r w:rsidRPr="0021242F">
              <w:rPr>
                <w:rFonts w:hint="eastAsia"/>
              </w:rPr>
              <w:t>或</w:t>
            </w:r>
            <w:r w:rsidRPr="0021242F">
              <w:t>1-2y</w:t>
            </w:r>
          </w:p>
        </w:tc>
        <w:tc>
          <w:tcPr>
            <w:tcW w:w="566" w:type="pct"/>
          </w:tcPr>
          <w:p w:rsidR="008C7B33" w:rsidRPr="0021242F" w:rsidRDefault="008C7B33" w:rsidP="004357CE">
            <w:r w:rsidRPr="0021242F">
              <w:rPr>
                <w:rFonts w:hint="eastAsia"/>
              </w:rPr>
              <w:t>咳嗽、咯血或皮下游走性包块，</w:t>
            </w:r>
            <w:r w:rsidRPr="0021242F">
              <w:t>X</w:t>
            </w:r>
            <w:r w:rsidRPr="0021242F">
              <w:rPr>
                <w:rFonts w:hint="eastAsia"/>
              </w:rPr>
              <w:t>线可有阴影，周围血嗜酸性粒</w:t>
            </w:r>
            <w:r w:rsidRPr="0021242F">
              <w:t>C</w:t>
            </w:r>
            <w:r w:rsidRPr="0021242F">
              <w:rPr>
                <w:rFonts w:hint="eastAsia"/>
              </w:rPr>
              <w:t>增多。</w:t>
            </w:r>
          </w:p>
        </w:tc>
        <w:tc>
          <w:tcPr>
            <w:tcW w:w="753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吡喹酮</w:t>
            </w:r>
            <w:r w:rsidRPr="0021242F">
              <w:t>75g/kg</w:t>
            </w:r>
            <w:r w:rsidRPr="0021242F">
              <w:rPr>
                <w:rFonts w:hint="eastAsia"/>
              </w:rPr>
              <w:t>，分</w:t>
            </w:r>
            <w:r w:rsidRPr="0021242F">
              <w:t>3</w:t>
            </w:r>
            <w:r w:rsidRPr="0021242F">
              <w:rPr>
                <w:rFonts w:hint="eastAsia"/>
              </w:rPr>
              <w:t>次，</w:t>
            </w:r>
            <w:r w:rsidRPr="0021242F">
              <w:t>2-3d</w:t>
            </w:r>
            <w:r w:rsidRPr="0021242F">
              <w:rPr>
                <w:rFonts w:hint="eastAsia"/>
              </w:rPr>
              <w:t>，硫双二氯酚</w:t>
            </w:r>
            <w:r w:rsidRPr="0021242F">
              <w:t>50mg/kg</w:t>
            </w:r>
            <w:r w:rsidRPr="0021242F">
              <w:rPr>
                <w:rFonts w:hint="eastAsia"/>
              </w:rPr>
              <w:t>，分</w:t>
            </w:r>
            <w:r w:rsidRPr="0021242F">
              <w:t>3</w:t>
            </w:r>
            <w:r w:rsidRPr="0021242F">
              <w:rPr>
                <w:rFonts w:hint="eastAsia"/>
              </w:rPr>
              <w:t>次，隔日，</w:t>
            </w:r>
            <w:r w:rsidRPr="0021242F">
              <w:t>15d</w:t>
            </w:r>
          </w:p>
        </w:tc>
        <w:tc>
          <w:tcPr>
            <w:tcW w:w="442" w:type="pct"/>
          </w:tcPr>
          <w:p w:rsidR="008C7B33" w:rsidRPr="0021242F" w:rsidRDefault="008C7B33" w:rsidP="00EF681F"/>
        </w:tc>
        <w:tc>
          <w:tcPr>
            <w:tcW w:w="330" w:type="pct"/>
          </w:tcPr>
          <w:p w:rsidR="008C7B33" w:rsidRPr="0021242F" w:rsidRDefault="008C7B33" w:rsidP="00EF681F"/>
        </w:tc>
      </w:tr>
      <w:tr w:rsidR="008C7B33" w:rsidRPr="0021242F" w:rsidTr="0021242F">
        <w:tc>
          <w:tcPr>
            <w:tcW w:w="158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绦虫病和猪囊尾蚴病</w:t>
            </w:r>
          </w:p>
        </w:tc>
        <w:tc>
          <w:tcPr>
            <w:tcW w:w="318" w:type="pct"/>
          </w:tcPr>
          <w:p w:rsidR="008C7B33" w:rsidRPr="0021242F" w:rsidRDefault="008C7B33" w:rsidP="00EF681F"/>
        </w:tc>
        <w:tc>
          <w:tcPr>
            <w:tcW w:w="345" w:type="pct"/>
            <w:gridSpan w:val="2"/>
          </w:tcPr>
          <w:p w:rsidR="008C7B33" w:rsidRPr="0021242F" w:rsidRDefault="008C7B33" w:rsidP="00EF681F"/>
        </w:tc>
        <w:tc>
          <w:tcPr>
            <w:tcW w:w="319" w:type="pct"/>
          </w:tcPr>
          <w:p w:rsidR="008C7B33" w:rsidRPr="0021242F" w:rsidRDefault="008C7B33" w:rsidP="0072082C">
            <w:r w:rsidRPr="0021242F">
              <w:rPr>
                <w:rFonts w:hint="eastAsia"/>
              </w:rPr>
              <w:t>人</w:t>
            </w:r>
            <w:r w:rsidRPr="0021242F">
              <w:t>/</w:t>
            </w:r>
            <w:r w:rsidRPr="0021242F">
              <w:rPr>
                <w:rFonts w:hint="eastAsia"/>
              </w:rPr>
              <w:t>家畜</w:t>
            </w:r>
            <w:r w:rsidRPr="0021242F">
              <w:t>(</w:t>
            </w:r>
            <w:r w:rsidRPr="0021242F">
              <w:rPr>
                <w:rFonts w:hint="eastAsia"/>
              </w:rPr>
              <w:t>牛</w:t>
            </w:r>
            <w:r w:rsidRPr="0021242F">
              <w:t>)/</w:t>
            </w:r>
            <w:r w:rsidRPr="0021242F">
              <w:rPr>
                <w:rFonts w:hint="eastAsia"/>
              </w:rPr>
              <w:t>野生动物</w:t>
            </w:r>
            <w:r w:rsidRPr="0021242F">
              <w:t>;</w:t>
            </w:r>
            <w:r w:rsidRPr="0021242F">
              <w:rPr>
                <w:rFonts w:hint="eastAsia"/>
              </w:rPr>
              <w:t>猪</w:t>
            </w:r>
            <w:r w:rsidRPr="0021242F">
              <w:t>/</w:t>
            </w:r>
            <w:r w:rsidRPr="0021242F">
              <w:rPr>
                <w:rFonts w:hint="eastAsia"/>
              </w:rPr>
              <w:t>野猪</w:t>
            </w:r>
          </w:p>
        </w:tc>
        <w:tc>
          <w:tcPr>
            <w:tcW w:w="279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人</w:t>
            </w:r>
          </w:p>
        </w:tc>
        <w:tc>
          <w:tcPr>
            <w:tcW w:w="470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牛</w:t>
            </w:r>
            <w:r w:rsidRPr="0021242F">
              <w:t>:</w:t>
            </w:r>
            <w:r w:rsidRPr="0021242F">
              <w:rPr>
                <w:rFonts w:hint="eastAsia"/>
              </w:rPr>
              <w:t>蒙</w:t>
            </w:r>
            <w:r w:rsidRPr="0021242F">
              <w:t>/</w:t>
            </w:r>
            <w:r w:rsidRPr="0021242F">
              <w:rPr>
                <w:rFonts w:hint="eastAsia"/>
              </w:rPr>
              <w:t>新</w:t>
            </w:r>
            <w:r w:rsidRPr="0021242F">
              <w:t>/</w:t>
            </w:r>
            <w:r w:rsidRPr="0021242F">
              <w:rPr>
                <w:rFonts w:hint="eastAsia"/>
              </w:rPr>
              <w:t>藏</w:t>
            </w:r>
            <w:r w:rsidRPr="0021242F">
              <w:t>/</w:t>
            </w:r>
            <w:r w:rsidRPr="0021242F">
              <w:rPr>
                <w:rFonts w:hint="eastAsia"/>
              </w:rPr>
              <w:t>滇</w:t>
            </w:r>
            <w:r w:rsidRPr="0021242F">
              <w:t>/</w:t>
            </w:r>
            <w:r w:rsidRPr="0021242F">
              <w:rPr>
                <w:rFonts w:hint="eastAsia"/>
              </w:rPr>
              <w:t>川</w:t>
            </w:r>
            <w:r w:rsidRPr="0021242F">
              <w:t>/</w:t>
            </w:r>
            <w:r w:rsidRPr="0021242F">
              <w:rPr>
                <w:rFonts w:hint="eastAsia"/>
              </w:rPr>
              <w:t>广西</w:t>
            </w:r>
            <w:r w:rsidRPr="0021242F">
              <w:t>/</w:t>
            </w:r>
            <w:r w:rsidRPr="0021242F">
              <w:rPr>
                <w:rFonts w:hint="eastAsia"/>
              </w:rPr>
              <w:t>贵州</w:t>
            </w:r>
            <w:r w:rsidRPr="0021242F">
              <w:t>;</w:t>
            </w:r>
            <w:r w:rsidRPr="0021242F">
              <w:rPr>
                <w:rFonts w:hint="eastAsia"/>
              </w:rPr>
              <w:t>猪</w:t>
            </w:r>
            <w:r w:rsidRPr="0021242F">
              <w:t>:27</w:t>
            </w:r>
            <w:r w:rsidRPr="0021242F">
              <w:rPr>
                <w:rFonts w:hint="eastAsia"/>
              </w:rPr>
              <w:t>个省</w:t>
            </w:r>
          </w:p>
        </w:tc>
        <w:tc>
          <w:tcPr>
            <w:tcW w:w="356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绦虫病人</w:t>
            </w:r>
            <w:r w:rsidRPr="0021242F">
              <w:t>/</w:t>
            </w:r>
            <w:r w:rsidRPr="0021242F">
              <w:rPr>
                <w:rFonts w:hint="eastAsia"/>
              </w:rPr>
              <w:t>猪带绦虫病人是猪囊尾蚴病唯一的传染源</w:t>
            </w:r>
          </w:p>
        </w:tc>
        <w:tc>
          <w:tcPr>
            <w:tcW w:w="254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经口</w:t>
            </w:r>
          </w:p>
        </w:tc>
        <w:tc>
          <w:tcPr>
            <w:tcW w:w="410" w:type="pct"/>
          </w:tcPr>
          <w:p w:rsidR="008C7B33" w:rsidRPr="0021242F" w:rsidRDefault="008C7B33" w:rsidP="004357CE">
            <w:r w:rsidRPr="0021242F">
              <w:rPr>
                <w:rFonts w:hint="eastAsia"/>
              </w:rPr>
              <w:t>绦虫病</w:t>
            </w:r>
            <w:r w:rsidRPr="0021242F">
              <w:t>:2-3m/</w:t>
            </w:r>
            <w:r w:rsidRPr="0021242F">
              <w:rPr>
                <w:rFonts w:hint="eastAsia"/>
              </w:rPr>
              <w:t>囊尾蚴</w:t>
            </w:r>
            <w:r w:rsidRPr="0021242F">
              <w:t>:2-9m</w:t>
            </w:r>
          </w:p>
        </w:tc>
        <w:tc>
          <w:tcPr>
            <w:tcW w:w="566" w:type="pct"/>
          </w:tcPr>
          <w:p w:rsidR="008C7B33" w:rsidRPr="0021242F" w:rsidRDefault="008C7B33" w:rsidP="004357CE">
            <w:r w:rsidRPr="0021242F">
              <w:rPr>
                <w:rFonts w:hint="eastAsia"/>
              </w:rPr>
              <w:t>绦虫病</w:t>
            </w:r>
            <w:r w:rsidRPr="0021242F">
              <w:t>:</w:t>
            </w:r>
            <w:r w:rsidRPr="0021242F">
              <w:rPr>
                <w:rFonts w:hint="eastAsia"/>
              </w:rPr>
              <w:t>消化道症状</w:t>
            </w:r>
            <w:r w:rsidRPr="0021242F">
              <w:t>/</w:t>
            </w:r>
            <w:r w:rsidRPr="0021242F">
              <w:rPr>
                <w:rFonts w:hint="eastAsia"/>
              </w:rPr>
              <w:t>囊尾蚴病临床表现多样</w:t>
            </w:r>
          </w:p>
        </w:tc>
        <w:tc>
          <w:tcPr>
            <w:tcW w:w="753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绦虫病</w:t>
            </w:r>
            <w:r w:rsidRPr="0021242F">
              <w:t>:</w:t>
            </w:r>
            <w:r w:rsidRPr="0021242F">
              <w:rPr>
                <w:rFonts w:hint="eastAsia"/>
              </w:rPr>
              <w:t>吡喹酮</w:t>
            </w:r>
            <w:r w:rsidRPr="0021242F">
              <w:t>10mg/kg</w:t>
            </w:r>
            <w:r w:rsidRPr="0021242F">
              <w:rPr>
                <w:rFonts w:hint="eastAsia"/>
              </w:rPr>
              <w:t>顿服，半小时后服硫酸镁</w:t>
            </w:r>
            <w:r w:rsidRPr="0021242F">
              <w:t>20-30g</w:t>
            </w:r>
            <w:r w:rsidRPr="0021242F">
              <w:rPr>
                <w:rFonts w:hint="eastAsia"/>
              </w:rPr>
              <w:t>；猪囊尾蚴</w:t>
            </w:r>
            <w:r w:rsidRPr="0021242F">
              <w:t>:</w:t>
            </w:r>
            <w:r w:rsidRPr="0021242F">
              <w:rPr>
                <w:rFonts w:hint="eastAsia"/>
              </w:rPr>
              <w:t>吡喹酮</w:t>
            </w:r>
            <w:r w:rsidRPr="0021242F">
              <w:t>120-180mg/kg</w:t>
            </w:r>
            <w:r w:rsidRPr="0021242F">
              <w:rPr>
                <w:rFonts w:hint="eastAsia"/>
              </w:rPr>
              <w:t>分</w:t>
            </w:r>
            <w:r w:rsidRPr="0021242F">
              <w:t>4-6d</w:t>
            </w:r>
            <w:r w:rsidRPr="0021242F">
              <w:rPr>
                <w:rFonts w:hint="eastAsia"/>
              </w:rPr>
              <w:t>或阿苯达唑</w:t>
            </w:r>
            <w:r w:rsidRPr="0021242F">
              <w:t>14-18mg/kg</w:t>
            </w:r>
            <w:r w:rsidRPr="0021242F">
              <w:rPr>
                <w:rFonts w:hint="eastAsia"/>
              </w:rPr>
              <w:t>，</w:t>
            </w:r>
            <w:r w:rsidRPr="0021242F">
              <w:t>10d</w:t>
            </w:r>
          </w:p>
        </w:tc>
        <w:tc>
          <w:tcPr>
            <w:tcW w:w="442" w:type="pct"/>
          </w:tcPr>
          <w:p w:rsidR="008C7B33" w:rsidRPr="0021242F" w:rsidRDefault="008C7B33" w:rsidP="00EF681F"/>
        </w:tc>
        <w:tc>
          <w:tcPr>
            <w:tcW w:w="330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粪便排节片</w:t>
            </w:r>
          </w:p>
        </w:tc>
      </w:tr>
      <w:tr w:rsidR="008C7B33" w:rsidRPr="0021242F" w:rsidTr="0021242F">
        <w:tc>
          <w:tcPr>
            <w:tcW w:w="158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旋毛虫病</w:t>
            </w:r>
          </w:p>
        </w:tc>
        <w:tc>
          <w:tcPr>
            <w:tcW w:w="318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旋毛虫线虫</w:t>
            </w:r>
          </w:p>
        </w:tc>
        <w:tc>
          <w:tcPr>
            <w:tcW w:w="345" w:type="pct"/>
            <w:gridSpan w:val="2"/>
          </w:tcPr>
          <w:p w:rsidR="008C7B33" w:rsidRPr="0021242F" w:rsidRDefault="008C7B33" w:rsidP="00EF681F">
            <w:r w:rsidRPr="0021242F">
              <w:rPr>
                <w:rFonts w:hint="eastAsia"/>
              </w:rPr>
              <w:t>成虫寄生于小肠，幼虫寄生于横纹肌内</w:t>
            </w:r>
          </w:p>
        </w:tc>
        <w:tc>
          <w:tcPr>
            <w:tcW w:w="319" w:type="pct"/>
          </w:tcPr>
          <w:p w:rsidR="008C7B33" w:rsidRPr="0021242F" w:rsidRDefault="008C7B33" w:rsidP="00EF681F"/>
        </w:tc>
        <w:tc>
          <w:tcPr>
            <w:tcW w:w="279" w:type="pct"/>
          </w:tcPr>
          <w:p w:rsidR="008C7B33" w:rsidRPr="0021242F" w:rsidRDefault="008C7B33" w:rsidP="00EF681F"/>
        </w:tc>
        <w:tc>
          <w:tcPr>
            <w:tcW w:w="470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西藏首次发现</w:t>
            </w:r>
          </w:p>
        </w:tc>
        <w:tc>
          <w:tcPr>
            <w:tcW w:w="356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猪</w:t>
            </w:r>
            <w:r w:rsidRPr="0021242F">
              <w:t>/</w:t>
            </w:r>
            <w:r w:rsidRPr="0021242F">
              <w:rPr>
                <w:rFonts w:hint="eastAsia"/>
              </w:rPr>
              <w:t>猪与鼠的相互感染</w:t>
            </w:r>
          </w:p>
        </w:tc>
        <w:tc>
          <w:tcPr>
            <w:tcW w:w="254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生食米猪肉</w:t>
            </w:r>
          </w:p>
        </w:tc>
        <w:tc>
          <w:tcPr>
            <w:tcW w:w="410" w:type="pct"/>
          </w:tcPr>
          <w:p w:rsidR="008C7B33" w:rsidRPr="0021242F" w:rsidRDefault="008C7B33" w:rsidP="004357CE"/>
        </w:tc>
        <w:tc>
          <w:tcPr>
            <w:tcW w:w="566" w:type="pct"/>
          </w:tcPr>
          <w:p w:rsidR="008C7B33" w:rsidRPr="0021242F" w:rsidRDefault="008C7B33" w:rsidP="004357CE">
            <w:r w:rsidRPr="0021242F">
              <w:rPr>
                <w:rFonts w:hint="eastAsia"/>
              </w:rPr>
              <w:t>侵入期</w:t>
            </w:r>
            <w:r w:rsidRPr="0021242F">
              <w:t>:</w:t>
            </w:r>
            <w:r w:rsidRPr="0021242F">
              <w:rPr>
                <w:rFonts w:hint="eastAsia"/>
              </w:rPr>
              <w:t>消化道症状</w:t>
            </w:r>
            <w:r w:rsidRPr="0021242F">
              <w:t>1w/</w:t>
            </w:r>
            <w:r w:rsidRPr="0021242F">
              <w:rPr>
                <w:rFonts w:hint="eastAsia"/>
              </w:rPr>
              <w:t>幼虫移行寄生期</w:t>
            </w:r>
            <w:r w:rsidRPr="0021242F">
              <w:t>:</w:t>
            </w:r>
            <w:r w:rsidRPr="0021242F">
              <w:rPr>
                <w:rFonts w:hint="eastAsia"/>
              </w:rPr>
              <w:t>全身性肌痛</w:t>
            </w:r>
            <w:r w:rsidRPr="0021242F">
              <w:t>(</w:t>
            </w:r>
            <w:r w:rsidRPr="0021242F">
              <w:rPr>
                <w:rFonts w:hint="eastAsia"/>
              </w:rPr>
              <w:t>腓肠肌为甚</w:t>
            </w:r>
            <w:r w:rsidRPr="0021242F">
              <w:t>)3d-2m/</w:t>
            </w:r>
            <w:r w:rsidRPr="0021242F">
              <w:rPr>
                <w:rFonts w:hint="eastAsia"/>
              </w:rPr>
              <w:t>包囊形成期</w:t>
            </w:r>
            <w:r w:rsidRPr="0021242F">
              <w:t>:1m</w:t>
            </w:r>
          </w:p>
        </w:tc>
        <w:tc>
          <w:tcPr>
            <w:tcW w:w="753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阿苯达唑</w:t>
            </w:r>
            <w:r w:rsidRPr="0021242F">
              <w:t>20-30mg/kg</w:t>
            </w:r>
            <w:r w:rsidRPr="0021242F">
              <w:rPr>
                <w:rFonts w:hint="eastAsia"/>
              </w:rPr>
              <w:t>，分</w:t>
            </w:r>
            <w:r w:rsidRPr="0021242F">
              <w:t>3</w:t>
            </w:r>
            <w:r w:rsidRPr="0021242F">
              <w:rPr>
                <w:rFonts w:hint="eastAsia"/>
              </w:rPr>
              <w:t>次，</w:t>
            </w:r>
            <w:r w:rsidRPr="0021242F">
              <w:t>7-10d</w:t>
            </w:r>
            <w:r w:rsidRPr="0021242F">
              <w:rPr>
                <w:rFonts w:hint="eastAsia"/>
              </w:rPr>
              <w:t>；甲苯达唑</w:t>
            </w:r>
            <w:r w:rsidRPr="0021242F">
              <w:t>300mg</w:t>
            </w:r>
            <w:r w:rsidRPr="0021242F">
              <w:rPr>
                <w:rFonts w:hint="eastAsia"/>
              </w:rPr>
              <w:t>，分</w:t>
            </w:r>
            <w:r w:rsidRPr="0021242F">
              <w:t>3</w:t>
            </w:r>
            <w:r w:rsidRPr="0021242F">
              <w:rPr>
                <w:rFonts w:hint="eastAsia"/>
              </w:rPr>
              <w:t>次，</w:t>
            </w:r>
            <w:r w:rsidRPr="0021242F">
              <w:t>5-9d</w:t>
            </w:r>
          </w:p>
        </w:tc>
        <w:tc>
          <w:tcPr>
            <w:tcW w:w="442" w:type="pct"/>
          </w:tcPr>
          <w:p w:rsidR="008C7B33" w:rsidRPr="0021242F" w:rsidRDefault="008C7B33" w:rsidP="00EF681F"/>
        </w:tc>
        <w:tc>
          <w:tcPr>
            <w:tcW w:w="330" w:type="pct"/>
          </w:tcPr>
          <w:p w:rsidR="008C7B33" w:rsidRPr="0021242F" w:rsidRDefault="008C7B33" w:rsidP="00EF681F"/>
        </w:tc>
      </w:tr>
      <w:tr w:rsidR="008C7B33" w:rsidRPr="0021242F" w:rsidTr="0021242F">
        <w:tc>
          <w:tcPr>
            <w:tcW w:w="158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弓形虫病</w:t>
            </w:r>
          </w:p>
        </w:tc>
        <w:tc>
          <w:tcPr>
            <w:tcW w:w="318" w:type="pct"/>
          </w:tcPr>
          <w:p w:rsidR="008C7B33" w:rsidRPr="0021242F" w:rsidRDefault="008C7B33" w:rsidP="00EF681F"/>
        </w:tc>
        <w:tc>
          <w:tcPr>
            <w:tcW w:w="345" w:type="pct"/>
            <w:gridSpan w:val="2"/>
          </w:tcPr>
          <w:p w:rsidR="008C7B33" w:rsidRPr="0021242F" w:rsidRDefault="008C7B33" w:rsidP="00EF681F"/>
        </w:tc>
        <w:tc>
          <w:tcPr>
            <w:tcW w:w="319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人</w:t>
            </w:r>
            <w:r w:rsidRPr="0021242F">
              <w:t>/</w:t>
            </w:r>
            <w:r w:rsidRPr="0021242F">
              <w:rPr>
                <w:rFonts w:hint="eastAsia"/>
              </w:rPr>
              <w:t>哺乳动物</w:t>
            </w:r>
            <w:r w:rsidRPr="0021242F">
              <w:t>/</w:t>
            </w:r>
            <w:r w:rsidRPr="0021242F">
              <w:rPr>
                <w:rFonts w:hint="eastAsia"/>
              </w:rPr>
              <w:t>家禽</w:t>
            </w:r>
            <w:r w:rsidRPr="0021242F">
              <w:t>/</w:t>
            </w:r>
            <w:r w:rsidRPr="0021242F">
              <w:rPr>
                <w:rFonts w:hint="eastAsia"/>
              </w:rPr>
              <w:t>鸟类</w:t>
            </w:r>
          </w:p>
        </w:tc>
        <w:tc>
          <w:tcPr>
            <w:tcW w:w="279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猫和猫科动物</w:t>
            </w:r>
          </w:p>
        </w:tc>
        <w:tc>
          <w:tcPr>
            <w:tcW w:w="470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世界性分布</w:t>
            </w:r>
          </w:p>
        </w:tc>
        <w:tc>
          <w:tcPr>
            <w:tcW w:w="356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猫和猫科动物</w:t>
            </w:r>
          </w:p>
        </w:tc>
        <w:tc>
          <w:tcPr>
            <w:tcW w:w="254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垂直</w:t>
            </w:r>
            <w:r w:rsidRPr="0021242F">
              <w:t>/</w:t>
            </w:r>
            <w:r w:rsidRPr="0021242F">
              <w:rPr>
                <w:rFonts w:hint="eastAsia"/>
              </w:rPr>
              <w:t>经口</w:t>
            </w:r>
          </w:p>
        </w:tc>
        <w:tc>
          <w:tcPr>
            <w:tcW w:w="410" w:type="pct"/>
          </w:tcPr>
          <w:p w:rsidR="008C7B33" w:rsidRPr="0021242F" w:rsidRDefault="008C7B33" w:rsidP="004357CE"/>
        </w:tc>
        <w:tc>
          <w:tcPr>
            <w:tcW w:w="566" w:type="pct"/>
          </w:tcPr>
          <w:p w:rsidR="008C7B33" w:rsidRPr="0021242F" w:rsidRDefault="008C7B33" w:rsidP="00DE17EB">
            <w:r w:rsidRPr="0021242F">
              <w:rPr>
                <w:rFonts w:hint="eastAsia"/>
              </w:rPr>
              <w:t>淋巴结肿大，</w:t>
            </w:r>
            <w:r w:rsidRPr="0021242F">
              <w:t>CNS</w:t>
            </w:r>
            <w:r w:rsidRPr="0021242F">
              <w:rPr>
                <w:rFonts w:hint="eastAsia"/>
              </w:rPr>
              <w:t>异常和眼病</w:t>
            </w:r>
          </w:p>
        </w:tc>
        <w:tc>
          <w:tcPr>
            <w:tcW w:w="753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乙胺嘧啶</w:t>
            </w:r>
            <w:r w:rsidRPr="0021242F">
              <w:t>50mg/d</w:t>
            </w:r>
            <w:r w:rsidRPr="0021242F">
              <w:rPr>
                <w:rFonts w:hint="eastAsia"/>
              </w:rPr>
              <w:t>（</w:t>
            </w:r>
            <w:r w:rsidRPr="0021242F">
              <w:t>1mg/kg‘d</w:t>
            </w:r>
            <w:r w:rsidRPr="0021242F">
              <w:rPr>
                <w:rFonts w:hint="eastAsia"/>
              </w:rPr>
              <w:t>），分</w:t>
            </w:r>
            <w:r w:rsidRPr="0021242F">
              <w:t>2</w:t>
            </w:r>
            <w:r w:rsidRPr="0021242F">
              <w:rPr>
                <w:rFonts w:hint="eastAsia"/>
              </w:rPr>
              <w:t>次服</w:t>
            </w:r>
            <w:r w:rsidRPr="0021242F">
              <w:t>1m/</w:t>
            </w:r>
            <w:r w:rsidRPr="0021242F">
              <w:rPr>
                <w:rFonts w:hint="eastAsia"/>
              </w:rPr>
              <w:t>磺胺嘧啶</w:t>
            </w:r>
            <w:r w:rsidRPr="0021242F">
              <w:t>4.0g/d(</w:t>
            </w:r>
            <w:r w:rsidRPr="0021242F">
              <w:rPr>
                <w:rFonts w:hint="eastAsia"/>
              </w:rPr>
              <w:t>儿童</w:t>
            </w:r>
            <w:r w:rsidRPr="0021242F">
              <w:t>150mg)</w:t>
            </w:r>
            <w:r w:rsidRPr="0021242F">
              <w:rPr>
                <w:rFonts w:hint="eastAsia"/>
              </w:rPr>
              <w:t>，</w:t>
            </w:r>
            <w:r w:rsidRPr="0021242F">
              <w:t>1m/</w:t>
            </w:r>
            <w:r w:rsidRPr="0021242F">
              <w:rPr>
                <w:rFonts w:hint="eastAsia"/>
              </w:rPr>
              <w:t>螺旋霉素</w:t>
            </w:r>
            <w:r w:rsidRPr="0021242F">
              <w:t>4-5g/d</w:t>
            </w:r>
            <w:r w:rsidRPr="0021242F">
              <w:rPr>
                <w:rFonts w:hint="eastAsia"/>
              </w:rPr>
              <w:t>，分</w:t>
            </w:r>
            <w:r w:rsidRPr="0021242F">
              <w:t>4</w:t>
            </w:r>
            <w:r w:rsidRPr="0021242F">
              <w:rPr>
                <w:rFonts w:hint="eastAsia"/>
              </w:rPr>
              <w:t>次口服，</w:t>
            </w:r>
            <w:r w:rsidRPr="0021242F">
              <w:t>3-4w</w:t>
            </w:r>
          </w:p>
        </w:tc>
        <w:tc>
          <w:tcPr>
            <w:tcW w:w="442" w:type="pct"/>
          </w:tcPr>
          <w:p w:rsidR="008C7B33" w:rsidRPr="0021242F" w:rsidRDefault="008C7B33" w:rsidP="00EF681F"/>
        </w:tc>
        <w:tc>
          <w:tcPr>
            <w:tcW w:w="330" w:type="pct"/>
          </w:tcPr>
          <w:p w:rsidR="008C7B33" w:rsidRPr="0021242F" w:rsidRDefault="008C7B33" w:rsidP="00EF681F"/>
        </w:tc>
      </w:tr>
      <w:tr w:rsidR="008C7B33" w:rsidRPr="0021242F" w:rsidTr="0021242F">
        <w:tc>
          <w:tcPr>
            <w:tcW w:w="158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钩虫病</w:t>
            </w:r>
          </w:p>
        </w:tc>
        <w:tc>
          <w:tcPr>
            <w:tcW w:w="318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十二指肠钩虫</w:t>
            </w:r>
            <w:r w:rsidRPr="0021242F">
              <w:t>/</w:t>
            </w:r>
            <w:r w:rsidRPr="0021242F">
              <w:rPr>
                <w:rFonts w:hint="eastAsia"/>
              </w:rPr>
              <w:t>美洲钩虫</w:t>
            </w:r>
          </w:p>
        </w:tc>
        <w:tc>
          <w:tcPr>
            <w:tcW w:w="345" w:type="pct"/>
            <w:gridSpan w:val="2"/>
          </w:tcPr>
          <w:p w:rsidR="008C7B33" w:rsidRPr="0021242F" w:rsidRDefault="008C7B33" w:rsidP="00EF681F">
            <w:r w:rsidRPr="0021242F">
              <w:rPr>
                <w:rFonts w:hint="eastAsia"/>
              </w:rPr>
              <w:t>寄生于小肠上段</w:t>
            </w:r>
          </w:p>
        </w:tc>
        <w:tc>
          <w:tcPr>
            <w:tcW w:w="319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人</w:t>
            </w:r>
          </w:p>
        </w:tc>
        <w:tc>
          <w:tcPr>
            <w:tcW w:w="279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人</w:t>
            </w:r>
          </w:p>
        </w:tc>
        <w:tc>
          <w:tcPr>
            <w:tcW w:w="470" w:type="pct"/>
          </w:tcPr>
          <w:p w:rsidR="008C7B33" w:rsidRPr="0021242F" w:rsidRDefault="008C7B33" w:rsidP="00EF681F"/>
        </w:tc>
        <w:tc>
          <w:tcPr>
            <w:tcW w:w="356" w:type="pct"/>
          </w:tcPr>
          <w:p w:rsidR="008C7B33" w:rsidRPr="0021242F" w:rsidRDefault="008C7B33" w:rsidP="00EF681F"/>
        </w:tc>
        <w:tc>
          <w:tcPr>
            <w:tcW w:w="254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经皮</w:t>
            </w:r>
            <w:r w:rsidRPr="0021242F">
              <w:t>/</w:t>
            </w:r>
            <w:r w:rsidRPr="0021242F">
              <w:rPr>
                <w:rFonts w:hint="eastAsia"/>
              </w:rPr>
              <w:t>经口</w:t>
            </w:r>
          </w:p>
        </w:tc>
        <w:tc>
          <w:tcPr>
            <w:tcW w:w="410" w:type="pct"/>
          </w:tcPr>
          <w:p w:rsidR="008C7B33" w:rsidRPr="0021242F" w:rsidRDefault="008C7B33" w:rsidP="004357CE">
            <w:r w:rsidRPr="0021242F">
              <w:rPr>
                <w:rFonts w:hint="eastAsia"/>
              </w:rPr>
              <w:t>寿命</w:t>
            </w:r>
            <w:r w:rsidRPr="0021242F">
              <w:t>3y</w:t>
            </w:r>
          </w:p>
        </w:tc>
        <w:tc>
          <w:tcPr>
            <w:tcW w:w="566" w:type="pct"/>
          </w:tcPr>
          <w:p w:rsidR="008C7B33" w:rsidRPr="0021242F" w:rsidRDefault="008C7B33" w:rsidP="004357CE">
            <w:r w:rsidRPr="0021242F">
              <w:rPr>
                <w:rFonts w:hint="eastAsia"/>
              </w:rPr>
              <w:t>幼虫</w:t>
            </w:r>
            <w:r w:rsidRPr="0021242F">
              <w:t>:</w:t>
            </w:r>
            <w:r w:rsidRPr="0021242F">
              <w:rPr>
                <w:rFonts w:hint="eastAsia"/>
              </w:rPr>
              <w:t>钩蚴性皮炎及呼吸道症状</w:t>
            </w:r>
            <w:r w:rsidRPr="0021242F">
              <w:t>/</w:t>
            </w:r>
            <w:r w:rsidRPr="0021242F">
              <w:rPr>
                <w:rFonts w:hint="eastAsia"/>
              </w:rPr>
              <w:t>成虫</w:t>
            </w:r>
            <w:r w:rsidRPr="0021242F">
              <w:t>:</w:t>
            </w:r>
            <w:r w:rsidRPr="0021242F">
              <w:rPr>
                <w:rFonts w:hint="eastAsia"/>
              </w:rPr>
              <w:t>消化道症状，异嗜症，贫血</w:t>
            </w:r>
          </w:p>
        </w:tc>
        <w:tc>
          <w:tcPr>
            <w:tcW w:w="753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甲苯达唑</w:t>
            </w:r>
            <w:r w:rsidRPr="0021242F">
              <w:t>/</w:t>
            </w:r>
            <w:r w:rsidRPr="0021242F">
              <w:rPr>
                <w:rFonts w:hint="eastAsia"/>
              </w:rPr>
              <w:t>阿苯达唑</w:t>
            </w:r>
          </w:p>
        </w:tc>
        <w:tc>
          <w:tcPr>
            <w:tcW w:w="442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避免赤脚下地</w:t>
            </w:r>
          </w:p>
        </w:tc>
        <w:tc>
          <w:tcPr>
            <w:tcW w:w="330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可重复感染</w:t>
            </w:r>
          </w:p>
        </w:tc>
      </w:tr>
      <w:tr w:rsidR="008C7B33" w:rsidRPr="0021242F" w:rsidTr="0021242F">
        <w:tc>
          <w:tcPr>
            <w:tcW w:w="158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蛔虫病</w:t>
            </w:r>
          </w:p>
        </w:tc>
        <w:tc>
          <w:tcPr>
            <w:tcW w:w="318" w:type="pct"/>
          </w:tcPr>
          <w:p w:rsidR="008C7B33" w:rsidRPr="0021242F" w:rsidRDefault="008C7B33" w:rsidP="00EF681F"/>
        </w:tc>
        <w:tc>
          <w:tcPr>
            <w:tcW w:w="345" w:type="pct"/>
            <w:gridSpan w:val="2"/>
          </w:tcPr>
          <w:p w:rsidR="008C7B33" w:rsidRPr="0021242F" w:rsidRDefault="008C7B33" w:rsidP="00EF681F"/>
        </w:tc>
        <w:tc>
          <w:tcPr>
            <w:tcW w:w="319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无</w:t>
            </w:r>
          </w:p>
        </w:tc>
        <w:tc>
          <w:tcPr>
            <w:tcW w:w="279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人</w:t>
            </w:r>
          </w:p>
        </w:tc>
        <w:tc>
          <w:tcPr>
            <w:tcW w:w="470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全国都有，辽</w:t>
            </w:r>
            <w:r w:rsidRPr="0021242F">
              <w:t>/</w:t>
            </w:r>
            <w:r w:rsidRPr="0021242F">
              <w:rPr>
                <w:rFonts w:hint="eastAsia"/>
              </w:rPr>
              <w:t>闽</w:t>
            </w:r>
            <w:r w:rsidRPr="0021242F">
              <w:t>/</w:t>
            </w:r>
            <w:r w:rsidRPr="0021242F">
              <w:rPr>
                <w:rFonts w:hint="eastAsia"/>
              </w:rPr>
              <w:t>滇</w:t>
            </w:r>
            <w:r w:rsidRPr="0021242F">
              <w:t>/</w:t>
            </w:r>
            <w:r w:rsidRPr="0021242F">
              <w:rPr>
                <w:rFonts w:hint="eastAsia"/>
              </w:rPr>
              <w:t>琼</w:t>
            </w:r>
            <w:r w:rsidRPr="0021242F">
              <w:t>/</w:t>
            </w:r>
            <w:r w:rsidRPr="0021242F">
              <w:rPr>
                <w:rFonts w:hint="eastAsia"/>
              </w:rPr>
              <w:t>浙</w:t>
            </w:r>
            <w:r w:rsidRPr="0021242F">
              <w:t>/</w:t>
            </w:r>
            <w:r w:rsidRPr="0021242F">
              <w:rPr>
                <w:rFonts w:hint="eastAsia"/>
              </w:rPr>
              <w:t>广西</w:t>
            </w:r>
            <w:r w:rsidRPr="0021242F">
              <w:t>/</w:t>
            </w:r>
            <w:r w:rsidRPr="0021242F">
              <w:rPr>
                <w:rFonts w:hint="eastAsia"/>
              </w:rPr>
              <w:t>湖南</w:t>
            </w:r>
            <w:r w:rsidRPr="0021242F">
              <w:t>/</w:t>
            </w:r>
            <w:r w:rsidRPr="0021242F">
              <w:rPr>
                <w:rFonts w:hint="eastAsia"/>
              </w:rPr>
              <w:t>川</w:t>
            </w:r>
            <w:r w:rsidRPr="0021242F">
              <w:t>/</w:t>
            </w:r>
            <w:r w:rsidRPr="0021242F">
              <w:rPr>
                <w:rFonts w:hint="eastAsia"/>
              </w:rPr>
              <w:t>江西</w:t>
            </w:r>
            <w:r w:rsidRPr="0021242F">
              <w:t>/</w:t>
            </w:r>
            <w:r w:rsidRPr="0021242F">
              <w:rPr>
                <w:rFonts w:hint="eastAsia"/>
              </w:rPr>
              <w:t>贵较高</w:t>
            </w:r>
          </w:p>
        </w:tc>
        <w:tc>
          <w:tcPr>
            <w:tcW w:w="356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蛔虫感染者</w:t>
            </w:r>
          </w:p>
        </w:tc>
        <w:tc>
          <w:tcPr>
            <w:tcW w:w="254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经口</w:t>
            </w:r>
          </w:p>
        </w:tc>
        <w:tc>
          <w:tcPr>
            <w:tcW w:w="410" w:type="pct"/>
          </w:tcPr>
          <w:p w:rsidR="008C7B33" w:rsidRPr="0021242F" w:rsidRDefault="008C7B33" w:rsidP="004357CE">
            <w:r w:rsidRPr="0021242F">
              <w:rPr>
                <w:rFonts w:hint="eastAsia"/>
              </w:rPr>
              <w:t>发育产卵</w:t>
            </w:r>
            <w:r w:rsidRPr="0021242F">
              <w:t>60-75d</w:t>
            </w:r>
          </w:p>
        </w:tc>
        <w:tc>
          <w:tcPr>
            <w:tcW w:w="566" w:type="pct"/>
          </w:tcPr>
          <w:p w:rsidR="008C7B33" w:rsidRPr="0021242F" w:rsidRDefault="008C7B33" w:rsidP="004357CE">
            <w:r w:rsidRPr="0021242F">
              <w:rPr>
                <w:rFonts w:hint="eastAsia"/>
              </w:rPr>
              <w:t>消化道功能障碍</w:t>
            </w:r>
            <w:r w:rsidRPr="0021242F">
              <w:t>/</w:t>
            </w:r>
            <w:r w:rsidRPr="0021242F">
              <w:rPr>
                <w:rFonts w:hint="eastAsia"/>
              </w:rPr>
              <w:t>变态反应</w:t>
            </w:r>
            <w:r w:rsidRPr="0021242F">
              <w:t>/</w:t>
            </w:r>
            <w:r w:rsidRPr="0021242F">
              <w:rPr>
                <w:rFonts w:hint="eastAsia"/>
              </w:rPr>
              <w:t>异位损害</w:t>
            </w:r>
          </w:p>
        </w:tc>
        <w:tc>
          <w:tcPr>
            <w:tcW w:w="753" w:type="pct"/>
          </w:tcPr>
          <w:p w:rsidR="008C7B33" w:rsidRPr="0021242F" w:rsidRDefault="008C7B33" w:rsidP="00EF681F">
            <w:r w:rsidRPr="0021242F">
              <w:rPr>
                <w:rFonts w:hint="eastAsia"/>
              </w:rPr>
              <w:t>甲苯达唑</w:t>
            </w:r>
            <w:r w:rsidRPr="0021242F">
              <w:t>/</w:t>
            </w:r>
            <w:r w:rsidRPr="0021242F">
              <w:rPr>
                <w:rFonts w:hint="eastAsia"/>
              </w:rPr>
              <w:t>阿苯达唑</w:t>
            </w:r>
            <w:r w:rsidRPr="0021242F">
              <w:t>/</w:t>
            </w:r>
            <w:r w:rsidRPr="0021242F">
              <w:rPr>
                <w:rFonts w:hint="eastAsia"/>
              </w:rPr>
              <w:t>噻嘧啶</w:t>
            </w:r>
          </w:p>
        </w:tc>
        <w:tc>
          <w:tcPr>
            <w:tcW w:w="442" w:type="pct"/>
          </w:tcPr>
          <w:p w:rsidR="008C7B33" w:rsidRPr="0021242F" w:rsidRDefault="008C7B33" w:rsidP="00EF681F"/>
        </w:tc>
        <w:tc>
          <w:tcPr>
            <w:tcW w:w="330" w:type="pct"/>
          </w:tcPr>
          <w:p w:rsidR="008C7B33" w:rsidRPr="0021242F" w:rsidRDefault="008C7B33" w:rsidP="00EF681F"/>
        </w:tc>
      </w:tr>
      <w:tr w:rsidR="008C7B33" w:rsidRPr="0021242F" w:rsidTr="0021242F">
        <w:tc>
          <w:tcPr>
            <w:tcW w:w="158" w:type="pct"/>
          </w:tcPr>
          <w:p w:rsidR="008C7B33" w:rsidRPr="0021242F" w:rsidRDefault="008C7B33" w:rsidP="006D2E3B">
            <w:r w:rsidRPr="0021242F">
              <w:rPr>
                <w:rFonts w:hint="eastAsia"/>
              </w:rPr>
              <w:t>鞭虫病</w:t>
            </w:r>
          </w:p>
        </w:tc>
        <w:tc>
          <w:tcPr>
            <w:tcW w:w="318" w:type="pct"/>
          </w:tcPr>
          <w:p w:rsidR="008C7B33" w:rsidRPr="0021242F" w:rsidRDefault="008C7B33" w:rsidP="006D2E3B"/>
        </w:tc>
        <w:tc>
          <w:tcPr>
            <w:tcW w:w="345" w:type="pct"/>
            <w:gridSpan w:val="2"/>
          </w:tcPr>
          <w:p w:rsidR="008C7B33" w:rsidRPr="0021242F" w:rsidRDefault="008C7B33" w:rsidP="006D2E3B">
            <w:r w:rsidRPr="0021242F">
              <w:rPr>
                <w:rFonts w:hint="eastAsia"/>
              </w:rPr>
              <w:t>寄生于盲肠内</w:t>
            </w:r>
          </w:p>
        </w:tc>
        <w:tc>
          <w:tcPr>
            <w:tcW w:w="319" w:type="pct"/>
          </w:tcPr>
          <w:p w:rsidR="008C7B33" w:rsidRPr="0021242F" w:rsidRDefault="008C7B33" w:rsidP="006D2E3B">
            <w:r w:rsidRPr="0021242F">
              <w:rPr>
                <w:rFonts w:hint="eastAsia"/>
              </w:rPr>
              <w:t>无</w:t>
            </w:r>
          </w:p>
        </w:tc>
        <w:tc>
          <w:tcPr>
            <w:tcW w:w="279" w:type="pct"/>
          </w:tcPr>
          <w:p w:rsidR="008C7B33" w:rsidRPr="0021242F" w:rsidRDefault="008C7B33" w:rsidP="006D2E3B">
            <w:r w:rsidRPr="0021242F">
              <w:rPr>
                <w:rFonts w:hint="eastAsia"/>
              </w:rPr>
              <w:t>人</w:t>
            </w:r>
          </w:p>
        </w:tc>
        <w:tc>
          <w:tcPr>
            <w:tcW w:w="470" w:type="pct"/>
          </w:tcPr>
          <w:p w:rsidR="008C7B33" w:rsidRPr="0021242F" w:rsidRDefault="008C7B33" w:rsidP="006D2E3B">
            <w:r w:rsidRPr="0021242F">
              <w:rPr>
                <w:rFonts w:hint="eastAsia"/>
              </w:rPr>
              <w:t>平均感染率</w:t>
            </w:r>
            <w:r w:rsidRPr="0021242F">
              <w:t>17%</w:t>
            </w:r>
            <w:r w:rsidRPr="0021242F">
              <w:rPr>
                <w:rFonts w:hint="eastAsia"/>
              </w:rPr>
              <w:t>，湘</w:t>
            </w:r>
            <w:r w:rsidRPr="0021242F">
              <w:t>/</w:t>
            </w:r>
            <w:r w:rsidRPr="0021242F">
              <w:rPr>
                <w:rFonts w:hint="eastAsia"/>
              </w:rPr>
              <w:t>沪</w:t>
            </w:r>
            <w:r w:rsidRPr="0021242F">
              <w:t>/</w:t>
            </w:r>
            <w:r w:rsidRPr="0021242F">
              <w:rPr>
                <w:rFonts w:hint="eastAsia"/>
              </w:rPr>
              <w:t>滇</w:t>
            </w:r>
            <w:r w:rsidRPr="0021242F">
              <w:t>/</w:t>
            </w:r>
            <w:r w:rsidRPr="0021242F">
              <w:rPr>
                <w:rFonts w:hint="eastAsia"/>
              </w:rPr>
              <w:t>苏</w:t>
            </w:r>
            <w:r w:rsidRPr="0021242F">
              <w:t>/</w:t>
            </w:r>
            <w:r w:rsidRPr="0021242F">
              <w:rPr>
                <w:rFonts w:hint="eastAsia"/>
              </w:rPr>
              <w:t>贵州</w:t>
            </w:r>
            <w:r w:rsidRPr="0021242F">
              <w:t>/</w:t>
            </w:r>
            <w:r w:rsidRPr="0021242F">
              <w:rPr>
                <w:rFonts w:hint="eastAsia"/>
              </w:rPr>
              <w:t>川</w:t>
            </w:r>
            <w:r w:rsidRPr="0021242F">
              <w:t>/</w:t>
            </w:r>
            <w:r w:rsidRPr="0021242F">
              <w:rPr>
                <w:rFonts w:hint="eastAsia"/>
              </w:rPr>
              <w:t>粤</w:t>
            </w:r>
            <w:r w:rsidRPr="0021242F">
              <w:t>/</w:t>
            </w:r>
            <w:r w:rsidRPr="0021242F">
              <w:rPr>
                <w:rFonts w:hint="eastAsia"/>
              </w:rPr>
              <w:t>浙</w:t>
            </w:r>
            <w:r w:rsidRPr="0021242F">
              <w:t>/</w:t>
            </w:r>
            <w:r w:rsidRPr="0021242F">
              <w:rPr>
                <w:rFonts w:hint="eastAsia"/>
              </w:rPr>
              <w:t>闽</w:t>
            </w:r>
            <w:r w:rsidRPr="0021242F">
              <w:t>/</w:t>
            </w:r>
            <w:r w:rsidRPr="0021242F">
              <w:rPr>
                <w:rFonts w:hint="eastAsia"/>
              </w:rPr>
              <w:t>桂</w:t>
            </w:r>
            <w:r w:rsidRPr="0021242F">
              <w:t>/</w:t>
            </w:r>
            <w:r w:rsidRPr="0021242F">
              <w:rPr>
                <w:rFonts w:hint="eastAsia"/>
              </w:rPr>
              <w:t>琼</w:t>
            </w:r>
          </w:p>
        </w:tc>
        <w:tc>
          <w:tcPr>
            <w:tcW w:w="356" w:type="pct"/>
          </w:tcPr>
          <w:p w:rsidR="008C7B33" w:rsidRPr="0021242F" w:rsidRDefault="008C7B33" w:rsidP="006D2E3B">
            <w:r w:rsidRPr="0021242F">
              <w:rPr>
                <w:rFonts w:hint="eastAsia"/>
              </w:rPr>
              <w:t>鞭虫感染者</w:t>
            </w:r>
          </w:p>
        </w:tc>
        <w:tc>
          <w:tcPr>
            <w:tcW w:w="254" w:type="pct"/>
          </w:tcPr>
          <w:p w:rsidR="008C7B33" w:rsidRPr="0021242F" w:rsidRDefault="008C7B33" w:rsidP="006D2E3B">
            <w:r w:rsidRPr="0021242F">
              <w:rPr>
                <w:rFonts w:hint="eastAsia"/>
              </w:rPr>
              <w:t>经口</w:t>
            </w:r>
          </w:p>
        </w:tc>
        <w:tc>
          <w:tcPr>
            <w:tcW w:w="410" w:type="pct"/>
          </w:tcPr>
          <w:p w:rsidR="008C7B33" w:rsidRPr="0021242F" w:rsidRDefault="008C7B33" w:rsidP="006D2E3B">
            <w:r w:rsidRPr="0021242F">
              <w:rPr>
                <w:rFonts w:hint="eastAsia"/>
              </w:rPr>
              <w:t>发育</w:t>
            </w:r>
            <w:r w:rsidRPr="0021242F">
              <w:t>1-3m</w:t>
            </w:r>
          </w:p>
        </w:tc>
        <w:tc>
          <w:tcPr>
            <w:tcW w:w="566" w:type="pct"/>
          </w:tcPr>
          <w:p w:rsidR="008C7B33" w:rsidRPr="0021242F" w:rsidRDefault="008C7B33" w:rsidP="006D2E3B">
            <w:r w:rsidRPr="0021242F">
              <w:rPr>
                <w:rFonts w:hint="eastAsia"/>
              </w:rPr>
              <w:t>机械性损伤</w:t>
            </w:r>
            <w:r w:rsidRPr="0021242F">
              <w:t>/</w:t>
            </w:r>
            <w:r w:rsidRPr="0021242F">
              <w:rPr>
                <w:rFonts w:hint="eastAsia"/>
              </w:rPr>
              <w:t>分泌物刺激</w:t>
            </w:r>
          </w:p>
        </w:tc>
        <w:tc>
          <w:tcPr>
            <w:tcW w:w="753" w:type="pct"/>
          </w:tcPr>
          <w:p w:rsidR="008C7B33" w:rsidRPr="0021242F" w:rsidRDefault="008C7B33" w:rsidP="006D2E3B">
            <w:r w:rsidRPr="0021242F">
              <w:rPr>
                <w:rFonts w:hint="eastAsia"/>
              </w:rPr>
              <w:t>甲苯达唑</w:t>
            </w:r>
            <w:r w:rsidRPr="0021242F">
              <w:t>/</w:t>
            </w:r>
            <w:r w:rsidRPr="0021242F">
              <w:rPr>
                <w:rFonts w:hint="eastAsia"/>
              </w:rPr>
              <w:t>阿苯达唑</w:t>
            </w:r>
          </w:p>
        </w:tc>
        <w:tc>
          <w:tcPr>
            <w:tcW w:w="442" w:type="pct"/>
          </w:tcPr>
          <w:p w:rsidR="008C7B33" w:rsidRPr="0021242F" w:rsidRDefault="008C7B33" w:rsidP="006D2E3B"/>
        </w:tc>
        <w:tc>
          <w:tcPr>
            <w:tcW w:w="330" w:type="pct"/>
          </w:tcPr>
          <w:p w:rsidR="008C7B33" w:rsidRPr="0021242F" w:rsidRDefault="008C7B33" w:rsidP="006D2E3B"/>
        </w:tc>
      </w:tr>
      <w:tr w:rsidR="008C7B33" w:rsidRPr="0021242F" w:rsidTr="0021242F">
        <w:tc>
          <w:tcPr>
            <w:tcW w:w="158" w:type="pct"/>
          </w:tcPr>
          <w:p w:rsidR="008C7B33" w:rsidRPr="0021242F" w:rsidRDefault="008C7B33" w:rsidP="006D2E3B">
            <w:r w:rsidRPr="0021242F">
              <w:rPr>
                <w:rFonts w:hint="eastAsia"/>
              </w:rPr>
              <w:t>蛲虫病</w:t>
            </w:r>
          </w:p>
        </w:tc>
        <w:tc>
          <w:tcPr>
            <w:tcW w:w="318" w:type="pct"/>
          </w:tcPr>
          <w:p w:rsidR="008C7B33" w:rsidRPr="0021242F" w:rsidRDefault="008C7B33" w:rsidP="006D2E3B"/>
        </w:tc>
        <w:tc>
          <w:tcPr>
            <w:tcW w:w="345" w:type="pct"/>
            <w:gridSpan w:val="2"/>
          </w:tcPr>
          <w:p w:rsidR="008C7B33" w:rsidRPr="0021242F" w:rsidRDefault="008C7B33" w:rsidP="006D2E3B">
            <w:r w:rsidRPr="0021242F">
              <w:rPr>
                <w:rFonts w:hint="eastAsia"/>
              </w:rPr>
              <w:t>人体回肠、盲肠和结肠</w:t>
            </w:r>
          </w:p>
        </w:tc>
        <w:tc>
          <w:tcPr>
            <w:tcW w:w="319" w:type="pct"/>
          </w:tcPr>
          <w:p w:rsidR="008C7B33" w:rsidRPr="0021242F" w:rsidRDefault="008C7B33" w:rsidP="006D2E3B"/>
        </w:tc>
        <w:tc>
          <w:tcPr>
            <w:tcW w:w="279" w:type="pct"/>
          </w:tcPr>
          <w:p w:rsidR="008C7B33" w:rsidRPr="0021242F" w:rsidRDefault="008C7B33" w:rsidP="006D2E3B"/>
        </w:tc>
        <w:tc>
          <w:tcPr>
            <w:tcW w:w="470" w:type="pct"/>
          </w:tcPr>
          <w:p w:rsidR="008C7B33" w:rsidRPr="0021242F" w:rsidRDefault="008C7B33" w:rsidP="006D2E3B"/>
        </w:tc>
        <w:tc>
          <w:tcPr>
            <w:tcW w:w="356" w:type="pct"/>
          </w:tcPr>
          <w:p w:rsidR="008C7B33" w:rsidRPr="0021242F" w:rsidRDefault="008C7B33" w:rsidP="006D2E3B">
            <w:r w:rsidRPr="0021242F">
              <w:rPr>
                <w:rFonts w:hint="eastAsia"/>
              </w:rPr>
              <w:t>患者和带虫者</w:t>
            </w:r>
          </w:p>
        </w:tc>
        <w:tc>
          <w:tcPr>
            <w:tcW w:w="254" w:type="pct"/>
          </w:tcPr>
          <w:p w:rsidR="008C7B33" w:rsidRPr="0021242F" w:rsidRDefault="008C7B33" w:rsidP="006D2E3B">
            <w:r w:rsidRPr="0021242F">
              <w:rPr>
                <w:rFonts w:hint="eastAsia"/>
              </w:rPr>
              <w:t>肛门</w:t>
            </w:r>
            <w:r w:rsidRPr="0021242F">
              <w:t>-</w:t>
            </w:r>
            <w:r w:rsidRPr="0021242F">
              <w:rPr>
                <w:rFonts w:hint="eastAsia"/>
              </w:rPr>
              <w:t>手</w:t>
            </w:r>
            <w:r w:rsidRPr="0021242F">
              <w:t>-</w:t>
            </w:r>
            <w:r w:rsidRPr="0021242F">
              <w:rPr>
                <w:rFonts w:hint="eastAsia"/>
              </w:rPr>
              <w:t>口</w:t>
            </w:r>
            <w:r w:rsidRPr="0021242F">
              <w:t>/</w:t>
            </w:r>
            <w:r w:rsidRPr="0021242F">
              <w:rPr>
                <w:rFonts w:hint="eastAsia"/>
              </w:rPr>
              <w:t>接触</w:t>
            </w:r>
            <w:r w:rsidRPr="0021242F">
              <w:t>/</w:t>
            </w:r>
            <w:r w:rsidRPr="0021242F">
              <w:rPr>
                <w:rFonts w:hint="eastAsia"/>
              </w:rPr>
              <w:t>呼吸道</w:t>
            </w:r>
          </w:p>
        </w:tc>
        <w:tc>
          <w:tcPr>
            <w:tcW w:w="410" w:type="pct"/>
          </w:tcPr>
          <w:p w:rsidR="008C7B33" w:rsidRPr="0021242F" w:rsidRDefault="008C7B33" w:rsidP="006D2E3B">
            <w:r w:rsidRPr="0021242F">
              <w:rPr>
                <w:rFonts w:hint="eastAsia"/>
              </w:rPr>
              <w:t>寿命</w:t>
            </w:r>
            <w:r w:rsidRPr="0021242F">
              <w:t>14-60d</w:t>
            </w:r>
          </w:p>
        </w:tc>
        <w:tc>
          <w:tcPr>
            <w:tcW w:w="566" w:type="pct"/>
          </w:tcPr>
          <w:p w:rsidR="008C7B33" w:rsidRPr="0021242F" w:rsidRDefault="008C7B33" w:rsidP="006D2E3B">
            <w:r w:rsidRPr="0021242F">
              <w:rPr>
                <w:rFonts w:hint="eastAsia"/>
              </w:rPr>
              <w:t>肛门及会阴部皮肤瘙痒及继发性皮炎</w:t>
            </w:r>
            <w:bookmarkStart w:id="0" w:name="_GoBack"/>
            <w:bookmarkEnd w:id="0"/>
          </w:p>
        </w:tc>
        <w:tc>
          <w:tcPr>
            <w:tcW w:w="753" w:type="pct"/>
          </w:tcPr>
          <w:p w:rsidR="008C7B33" w:rsidRPr="0021242F" w:rsidRDefault="008C7B33" w:rsidP="006D2E3B"/>
        </w:tc>
        <w:tc>
          <w:tcPr>
            <w:tcW w:w="442" w:type="pct"/>
          </w:tcPr>
          <w:p w:rsidR="008C7B33" w:rsidRPr="0021242F" w:rsidRDefault="008C7B33" w:rsidP="006D2E3B"/>
        </w:tc>
        <w:tc>
          <w:tcPr>
            <w:tcW w:w="330" w:type="pct"/>
          </w:tcPr>
          <w:p w:rsidR="008C7B33" w:rsidRPr="0021242F" w:rsidRDefault="008C7B33" w:rsidP="006D2E3B">
            <w:r w:rsidRPr="0021242F">
              <w:rPr>
                <w:rFonts w:hint="eastAsia"/>
              </w:rPr>
              <w:t>透明胶纸肛拭法</w:t>
            </w:r>
          </w:p>
        </w:tc>
      </w:tr>
    </w:tbl>
    <w:p w:rsidR="008C7B33" w:rsidRPr="00C6110E" w:rsidRDefault="008C7B33">
      <w:r>
        <w:t xml:space="preserve"> </w:t>
      </w:r>
    </w:p>
    <w:sectPr w:rsidR="008C7B33" w:rsidRPr="00C6110E" w:rsidSect="00C611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B33" w:rsidRDefault="008C7B33" w:rsidP="00C6110E">
      <w:r>
        <w:separator/>
      </w:r>
    </w:p>
  </w:endnote>
  <w:endnote w:type="continuationSeparator" w:id="0">
    <w:p w:rsidR="008C7B33" w:rsidRDefault="008C7B33" w:rsidP="00C61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B33" w:rsidRDefault="008C7B3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B33" w:rsidRDefault="008C7B3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B33" w:rsidRDefault="008C7B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B33" w:rsidRDefault="008C7B33" w:rsidP="00C6110E">
      <w:r>
        <w:separator/>
      </w:r>
    </w:p>
  </w:footnote>
  <w:footnote w:type="continuationSeparator" w:id="0">
    <w:p w:rsidR="008C7B33" w:rsidRDefault="008C7B33" w:rsidP="00C611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B33" w:rsidRDefault="008C7B33" w:rsidP="00C6110E">
    <w:pPr>
      <w:pStyle w:val="Header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B33" w:rsidRDefault="008C7B33" w:rsidP="00C6110E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B33" w:rsidRDefault="008C7B3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10E"/>
    <w:rsid w:val="00003CDC"/>
    <w:rsid w:val="00032395"/>
    <w:rsid w:val="00033D99"/>
    <w:rsid w:val="0004330E"/>
    <w:rsid w:val="001921B4"/>
    <w:rsid w:val="0021242F"/>
    <w:rsid w:val="00226AD5"/>
    <w:rsid w:val="00274DFE"/>
    <w:rsid w:val="00316A44"/>
    <w:rsid w:val="004357CE"/>
    <w:rsid w:val="004619E3"/>
    <w:rsid w:val="00466F93"/>
    <w:rsid w:val="004B68F1"/>
    <w:rsid w:val="004E5579"/>
    <w:rsid w:val="00554A4F"/>
    <w:rsid w:val="00554B08"/>
    <w:rsid w:val="005702F3"/>
    <w:rsid w:val="005A5759"/>
    <w:rsid w:val="005D0B79"/>
    <w:rsid w:val="006953B7"/>
    <w:rsid w:val="006D2E3B"/>
    <w:rsid w:val="0072082C"/>
    <w:rsid w:val="00801D0D"/>
    <w:rsid w:val="008B42AB"/>
    <w:rsid w:val="008C47C2"/>
    <w:rsid w:val="008C7B33"/>
    <w:rsid w:val="008E4FEF"/>
    <w:rsid w:val="009949B4"/>
    <w:rsid w:val="00997754"/>
    <w:rsid w:val="009A1CD3"/>
    <w:rsid w:val="00A30397"/>
    <w:rsid w:val="00A970C2"/>
    <w:rsid w:val="00AA1837"/>
    <w:rsid w:val="00C6110E"/>
    <w:rsid w:val="00DE17EB"/>
    <w:rsid w:val="00EA7716"/>
    <w:rsid w:val="00EF681F"/>
    <w:rsid w:val="00F14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75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6110E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611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6110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C611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6110E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554A4F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5702F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2AA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455</TotalTime>
  <Pages>4</Pages>
  <Words>362</Words>
  <Characters>2069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宋翔</dc:creator>
  <cp:keywords/>
  <dc:description/>
  <cp:lastModifiedBy>SDWM</cp:lastModifiedBy>
  <cp:revision>23</cp:revision>
  <cp:lastPrinted>2013-05-15T03:26:00Z</cp:lastPrinted>
  <dcterms:created xsi:type="dcterms:W3CDTF">2013-05-05T04:41:00Z</dcterms:created>
  <dcterms:modified xsi:type="dcterms:W3CDTF">2013-05-15T03:26:00Z</dcterms:modified>
</cp:coreProperties>
</file>